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1F8E3" w14:textId="77777777" w:rsidR="00F22E60" w:rsidRPr="00195C74" w:rsidRDefault="00F22E60" w:rsidP="00F22E60">
      <w:pPr>
        <w:jc w:val="both"/>
        <w:rPr>
          <w:rFonts w:ascii="Calibri" w:hAnsi="Calibri" w:cs="Calibri"/>
        </w:rPr>
      </w:pPr>
    </w:p>
    <w:p w14:paraId="33960A3C" w14:textId="77777777" w:rsidR="00F22E60" w:rsidRDefault="003971E5" w:rsidP="00F22E60">
      <w:pPr>
        <w:jc w:val="center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ANEXA 1</w:t>
      </w:r>
      <w:r w:rsidR="004258BD">
        <w:rPr>
          <w:rFonts w:ascii="Calibri" w:hAnsi="Calibri" w:cs="Calibri"/>
          <w:b/>
          <w:color w:val="000000"/>
        </w:rPr>
        <w:t>8</w:t>
      </w:r>
      <w:r w:rsidR="000E5EDA" w:rsidRPr="00365182">
        <w:rPr>
          <w:rFonts w:ascii="Calibri" w:hAnsi="Calibri" w:cs="Calibri"/>
          <w:b/>
          <w:color w:val="000000"/>
        </w:rPr>
        <w:t xml:space="preserve"> </w:t>
      </w:r>
      <w:r w:rsidR="00F22E60" w:rsidRPr="00365182">
        <w:rPr>
          <w:rFonts w:ascii="Calibri" w:hAnsi="Calibri" w:cs="Calibri"/>
          <w:b/>
          <w:color w:val="000000"/>
        </w:rPr>
        <w:t>– Domenii eligibile conform clasificării CAEN</w:t>
      </w:r>
    </w:p>
    <w:p w14:paraId="1E137DAF" w14:textId="77777777" w:rsidR="006C61DC" w:rsidRDefault="006C61DC" w:rsidP="00F22E60">
      <w:pPr>
        <w:jc w:val="center"/>
        <w:rPr>
          <w:rFonts w:ascii="Calibri" w:hAnsi="Calibri" w:cs="Calibri"/>
          <w:b/>
          <w:color w:val="000000"/>
        </w:rPr>
      </w:pPr>
    </w:p>
    <w:p w14:paraId="6CC96CE7" w14:textId="77777777" w:rsidR="00F22E60" w:rsidRPr="00195C74" w:rsidRDefault="00F22E60" w:rsidP="00F22E60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6088"/>
        <w:gridCol w:w="962"/>
        <w:gridCol w:w="1610"/>
      </w:tblGrid>
      <w:tr w:rsidR="002D662E" w:rsidRPr="00076EEE" w14:paraId="7DEA31B4" w14:textId="77777777" w:rsidTr="006E0058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BAF4" w14:textId="77777777" w:rsidR="002D662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Nr. crt.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DECF" w14:textId="77777777" w:rsidR="002D662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Titlu activitate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7F92" w14:textId="77777777" w:rsidR="002D662E" w:rsidRDefault="002D662E" w:rsidP="006E0058">
            <w:pP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CAEN Rev.2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CBBF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Echivalent CAEN Rev.3</w:t>
            </w:r>
          </w:p>
        </w:tc>
      </w:tr>
      <w:tr w:rsidR="002D662E" w:rsidRPr="00076EEE" w14:paraId="4A742E0B" w14:textId="77777777" w:rsidTr="006E0058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1C5FF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1.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58800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servicii anexe silviculturii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F42F7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0240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8C4D6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0240</w:t>
            </w:r>
          </w:p>
        </w:tc>
      </w:tr>
      <w:tr w:rsidR="002D662E" w:rsidRPr="00076EEE" w14:paraId="736D0EE3" w14:textId="77777777" w:rsidTr="006E0058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72FD7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2.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32EC3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Prelucrarea și conservarea cărnii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5B8A6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9688F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1011</w:t>
            </w:r>
          </w:p>
        </w:tc>
      </w:tr>
      <w:tr w:rsidR="002D662E" w:rsidRPr="00076EEE" w14:paraId="7805688A" w14:textId="77777777" w:rsidTr="006E0058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0B9B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3.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71DF1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Prelucrarea și conservarea cărnii de pasare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457DB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B33F8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1012</w:t>
            </w:r>
          </w:p>
        </w:tc>
      </w:tr>
      <w:tr w:rsidR="002D662E" w:rsidRPr="00076EEE" w14:paraId="615BEAB5" w14:textId="77777777" w:rsidTr="006E0058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85FDC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4.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239C9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produselor din carne (inclusiv din carne de pasăre)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FBD12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1013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3F59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1013</w:t>
            </w:r>
          </w:p>
        </w:tc>
      </w:tr>
      <w:tr w:rsidR="002D662E" w:rsidRPr="00076EEE" w14:paraId="19E0E343" w14:textId="77777777" w:rsidTr="006E0058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8167F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5.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B976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Prelucrarea și conservarea peștelui, crustaceelor și moluștelor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ECDF8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05E5D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1020</w:t>
            </w:r>
          </w:p>
        </w:tc>
      </w:tr>
      <w:tr w:rsidR="002D662E" w:rsidRPr="00076EEE" w14:paraId="576A2CB7" w14:textId="77777777" w:rsidTr="006E0058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5422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6.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7918B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Prelucrarea și conservarea cartofilor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73844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1031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68070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1031</w:t>
            </w:r>
          </w:p>
        </w:tc>
      </w:tr>
      <w:tr w:rsidR="002D662E" w:rsidRPr="00076EEE" w14:paraId="710E9B43" w14:textId="77777777" w:rsidTr="006E0058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25521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7.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89500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sucurilor de fructe și legume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8FBD1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1032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13A18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1032</w:t>
            </w:r>
          </w:p>
        </w:tc>
      </w:tr>
      <w:tr w:rsidR="002D662E" w:rsidRPr="00076EEE" w14:paraId="1147FE25" w14:textId="77777777" w:rsidTr="006E0058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73A39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8.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1714E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Prelucrarea și conservarea fructelor și legumelor n.c.a.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7397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1039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30873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1039</w:t>
            </w:r>
          </w:p>
        </w:tc>
      </w:tr>
      <w:tr w:rsidR="002D662E" w:rsidRPr="00076EEE" w14:paraId="2853E2E8" w14:textId="77777777" w:rsidTr="006E0058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D9E2C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9.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9B175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uleiurilor și grăsimilor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9CD8A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1041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F0086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1041</w:t>
            </w:r>
          </w:p>
        </w:tc>
      </w:tr>
      <w:tr w:rsidR="002D662E" w:rsidRPr="00076EEE" w14:paraId="63B4EFA2" w14:textId="77777777" w:rsidTr="006E0058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AA09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10.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BE73F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margarinei și a altor produse comestibile similare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33CC6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1042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F2616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1042</w:t>
            </w:r>
          </w:p>
        </w:tc>
      </w:tr>
      <w:tr w:rsidR="002D662E" w:rsidRPr="00076EEE" w14:paraId="08597A70" w14:textId="77777777" w:rsidTr="006E0058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0B4B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11.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0163D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produselor lactate și a brânzeturilor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1DB67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1051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AF5EE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1051</w:t>
            </w:r>
          </w:p>
        </w:tc>
      </w:tr>
      <w:tr w:rsidR="002D662E" w:rsidRPr="00076EEE" w14:paraId="7B8DE3B9" w14:textId="77777777" w:rsidTr="006E0058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ADF65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12.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9152E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înghețatei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E90B5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1052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22122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1052</w:t>
            </w:r>
          </w:p>
        </w:tc>
      </w:tr>
      <w:tr w:rsidR="002D662E" w:rsidRPr="00076EEE" w14:paraId="3DE6B4E3" w14:textId="77777777" w:rsidTr="006E0058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63043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13.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63E27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produselor de morărit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B2068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1061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6FF23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1061</w:t>
            </w:r>
          </w:p>
        </w:tc>
      </w:tr>
      <w:tr w:rsidR="002D662E" w:rsidRPr="00076EEE" w14:paraId="7AAA9CCA" w14:textId="77777777" w:rsidTr="006E0058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633C4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14.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CD519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amidonului și a produselor din amidon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7F353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1062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EAFCA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1062</w:t>
            </w:r>
          </w:p>
        </w:tc>
      </w:tr>
      <w:tr w:rsidR="002D662E" w:rsidRPr="00076EEE" w14:paraId="700A7A92" w14:textId="77777777" w:rsidTr="006E0058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DEB5D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15.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B43E7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pâinii; fabricarea prăjiturilor și a produselor proaspete de patiserie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8A4CB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1071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70292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1071</w:t>
            </w:r>
          </w:p>
        </w:tc>
      </w:tr>
      <w:tr w:rsidR="002D662E" w:rsidRPr="00076EEE" w14:paraId="5BC1E299" w14:textId="77777777" w:rsidTr="006E0058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D2394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16.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ADE5F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biscuiților si pișcoturilor; fabricarea prăjiturilor și a produselor conservate de patiserie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1DB26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1072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10537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1072</w:t>
            </w:r>
          </w:p>
        </w:tc>
      </w:tr>
      <w:tr w:rsidR="002D662E" w:rsidRPr="00076EEE" w14:paraId="4E6F062F" w14:textId="77777777" w:rsidTr="006E0058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EFCB2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17.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0ED6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macaroanelor, tăițeilor, cușcușului și a altor produse făinoase similare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2D6DF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1073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A0C85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1073</w:t>
            </w:r>
          </w:p>
        </w:tc>
      </w:tr>
      <w:tr w:rsidR="002D662E" w:rsidRPr="00076EEE" w14:paraId="34354376" w14:textId="77777777" w:rsidTr="006E0058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D17F0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18.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C0403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zaharului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2DF47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1081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67C1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1081</w:t>
            </w:r>
          </w:p>
        </w:tc>
      </w:tr>
      <w:tr w:rsidR="002D662E" w:rsidRPr="00076EEE" w14:paraId="571004C9" w14:textId="77777777" w:rsidTr="006E0058">
        <w:tc>
          <w:tcPr>
            <w:tcW w:w="883" w:type="dxa"/>
            <w:shd w:val="clear" w:color="auto" w:fill="auto"/>
          </w:tcPr>
          <w:p w14:paraId="7A69D25E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19.</w:t>
            </w:r>
          </w:p>
        </w:tc>
        <w:tc>
          <w:tcPr>
            <w:tcW w:w="6088" w:type="dxa"/>
            <w:shd w:val="clear" w:color="auto" w:fill="auto"/>
          </w:tcPr>
          <w:p w14:paraId="48B84B72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produselor din cacao, a ciocolatei și a produselor zaharoase</w:t>
            </w:r>
          </w:p>
        </w:tc>
        <w:tc>
          <w:tcPr>
            <w:tcW w:w="962" w:type="dxa"/>
            <w:shd w:val="clear" w:color="auto" w:fill="auto"/>
          </w:tcPr>
          <w:p w14:paraId="61333273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1082</w:t>
            </w:r>
          </w:p>
        </w:tc>
        <w:tc>
          <w:tcPr>
            <w:tcW w:w="1610" w:type="dxa"/>
            <w:shd w:val="clear" w:color="auto" w:fill="auto"/>
          </w:tcPr>
          <w:p w14:paraId="04233E0C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1082</w:t>
            </w:r>
          </w:p>
        </w:tc>
      </w:tr>
      <w:tr w:rsidR="002D662E" w:rsidRPr="00076EEE" w14:paraId="1356DB6F" w14:textId="77777777" w:rsidTr="006E0058">
        <w:tc>
          <w:tcPr>
            <w:tcW w:w="883" w:type="dxa"/>
            <w:shd w:val="clear" w:color="auto" w:fill="auto"/>
          </w:tcPr>
          <w:p w14:paraId="1C94763A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20.</w:t>
            </w:r>
          </w:p>
        </w:tc>
        <w:tc>
          <w:tcPr>
            <w:tcW w:w="6088" w:type="dxa"/>
            <w:shd w:val="clear" w:color="auto" w:fill="auto"/>
          </w:tcPr>
          <w:p w14:paraId="0688556F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Prelucrarea ceaiului și cafelei</w:t>
            </w:r>
          </w:p>
        </w:tc>
        <w:tc>
          <w:tcPr>
            <w:tcW w:w="962" w:type="dxa"/>
            <w:shd w:val="clear" w:color="auto" w:fill="auto"/>
          </w:tcPr>
          <w:p w14:paraId="374225F1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1083</w:t>
            </w:r>
          </w:p>
        </w:tc>
        <w:tc>
          <w:tcPr>
            <w:tcW w:w="1610" w:type="dxa"/>
            <w:shd w:val="clear" w:color="auto" w:fill="auto"/>
          </w:tcPr>
          <w:p w14:paraId="7FB6653D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1083</w:t>
            </w:r>
          </w:p>
        </w:tc>
      </w:tr>
      <w:tr w:rsidR="002D662E" w:rsidRPr="00076EEE" w14:paraId="1400F387" w14:textId="77777777" w:rsidTr="006E0058">
        <w:tc>
          <w:tcPr>
            <w:tcW w:w="883" w:type="dxa"/>
            <w:shd w:val="clear" w:color="auto" w:fill="auto"/>
          </w:tcPr>
          <w:p w14:paraId="062CF7FC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21.</w:t>
            </w:r>
          </w:p>
        </w:tc>
        <w:tc>
          <w:tcPr>
            <w:tcW w:w="6088" w:type="dxa"/>
            <w:shd w:val="clear" w:color="auto" w:fill="auto"/>
          </w:tcPr>
          <w:p w14:paraId="06323D0A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condimentelor și ingredientelor</w:t>
            </w:r>
          </w:p>
        </w:tc>
        <w:tc>
          <w:tcPr>
            <w:tcW w:w="962" w:type="dxa"/>
            <w:shd w:val="clear" w:color="auto" w:fill="auto"/>
          </w:tcPr>
          <w:p w14:paraId="505C6ED7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1084</w:t>
            </w:r>
          </w:p>
        </w:tc>
        <w:tc>
          <w:tcPr>
            <w:tcW w:w="1610" w:type="dxa"/>
            <w:shd w:val="clear" w:color="auto" w:fill="auto"/>
          </w:tcPr>
          <w:p w14:paraId="05150F84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1084</w:t>
            </w:r>
          </w:p>
        </w:tc>
      </w:tr>
      <w:tr w:rsidR="002D662E" w:rsidRPr="00076EEE" w14:paraId="493F3E7B" w14:textId="77777777" w:rsidTr="006E0058">
        <w:tc>
          <w:tcPr>
            <w:tcW w:w="883" w:type="dxa"/>
            <w:shd w:val="clear" w:color="auto" w:fill="auto"/>
          </w:tcPr>
          <w:p w14:paraId="038B3AD8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22.</w:t>
            </w:r>
          </w:p>
        </w:tc>
        <w:tc>
          <w:tcPr>
            <w:tcW w:w="6088" w:type="dxa"/>
            <w:shd w:val="clear" w:color="auto" w:fill="auto"/>
          </w:tcPr>
          <w:p w14:paraId="0F5D17CF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de mâncăruri preparate</w:t>
            </w:r>
          </w:p>
        </w:tc>
        <w:tc>
          <w:tcPr>
            <w:tcW w:w="962" w:type="dxa"/>
            <w:shd w:val="clear" w:color="auto" w:fill="auto"/>
          </w:tcPr>
          <w:p w14:paraId="0167218A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1085</w:t>
            </w:r>
          </w:p>
        </w:tc>
        <w:tc>
          <w:tcPr>
            <w:tcW w:w="1610" w:type="dxa"/>
            <w:shd w:val="clear" w:color="auto" w:fill="auto"/>
          </w:tcPr>
          <w:p w14:paraId="6C7E6D98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1085</w:t>
            </w:r>
          </w:p>
        </w:tc>
      </w:tr>
      <w:tr w:rsidR="002D662E" w:rsidRPr="00076EEE" w14:paraId="3B436C6A" w14:textId="77777777" w:rsidTr="006E0058">
        <w:tc>
          <w:tcPr>
            <w:tcW w:w="883" w:type="dxa"/>
            <w:shd w:val="clear" w:color="auto" w:fill="auto"/>
          </w:tcPr>
          <w:p w14:paraId="1A4CC708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23.</w:t>
            </w:r>
          </w:p>
        </w:tc>
        <w:tc>
          <w:tcPr>
            <w:tcW w:w="6088" w:type="dxa"/>
            <w:shd w:val="clear" w:color="auto" w:fill="auto"/>
          </w:tcPr>
          <w:p w14:paraId="0E7C494A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preparatelor alimentare omogenizate și alimentelor dietetice</w:t>
            </w:r>
          </w:p>
        </w:tc>
        <w:tc>
          <w:tcPr>
            <w:tcW w:w="962" w:type="dxa"/>
            <w:shd w:val="clear" w:color="auto" w:fill="auto"/>
          </w:tcPr>
          <w:p w14:paraId="51144505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1086</w:t>
            </w:r>
          </w:p>
        </w:tc>
        <w:tc>
          <w:tcPr>
            <w:tcW w:w="1610" w:type="dxa"/>
          </w:tcPr>
          <w:p w14:paraId="11A89FF2" w14:textId="77777777" w:rsidR="002D662E" w:rsidRPr="00772F62" w:rsidRDefault="002D662E" w:rsidP="006E0058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1061, 1062,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1071,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1072,</w:t>
            </w:r>
          </w:p>
          <w:p w14:paraId="0D0CB333" w14:textId="77777777" w:rsidR="002D662E" w:rsidRPr="00772F62" w:rsidRDefault="002D662E" w:rsidP="006E0058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1073,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1086</w:t>
            </w:r>
          </w:p>
        </w:tc>
      </w:tr>
      <w:tr w:rsidR="002D662E" w:rsidRPr="00076EEE" w14:paraId="27AE6D2F" w14:textId="77777777" w:rsidTr="006E0058">
        <w:tc>
          <w:tcPr>
            <w:tcW w:w="883" w:type="dxa"/>
            <w:shd w:val="clear" w:color="auto" w:fill="auto"/>
          </w:tcPr>
          <w:p w14:paraId="24A303E3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24.</w:t>
            </w:r>
          </w:p>
        </w:tc>
        <w:tc>
          <w:tcPr>
            <w:tcW w:w="6088" w:type="dxa"/>
            <w:shd w:val="clear" w:color="auto" w:fill="auto"/>
          </w:tcPr>
          <w:p w14:paraId="1CD8EC17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altor produse alimentare n.c.a.</w:t>
            </w:r>
          </w:p>
        </w:tc>
        <w:tc>
          <w:tcPr>
            <w:tcW w:w="962" w:type="dxa"/>
            <w:shd w:val="clear" w:color="auto" w:fill="auto"/>
          </w:tcPr>
          <w:p w14:paraId="48E5F2EA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1089</w:t>
            </w:r>
          </w:p>
        </w:tc>
        <w:tc>
          <w:tcPr>
            <w:tcW w:w="1610" w:type="dxa"/>
            <w:shd w:val="clear" w:color="auto" w:fill="auto"/>
          </w:tcPr>
          <w:p w14:paraId="38A4DC91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1089</w:t>
            </w:r>
          </w:p>
        </w:tc>
      </w:tr>
      <w:tr w:rsidR="002D662E" w:rsidRPr="00076EEE" w14:paraId="26F27159" w14:textId="77777777" w:rsidTr="006E0058">
        <w:tc>
          <w:tcPr>
            <w:tcW w:w="883" w:type="dxa"/>
            <w:shd w:val="clear" w:color="auto" w:fill="auto"/>
          </w:tcPr>
          <w:p w14:paraId="699F7AFD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25.</w:t>
            </w:r>
          </w:p>
        </w:tc>
        <w:tc>
          <w:tcPr>
            <w:tcW w:w="6088" w:type="dxa"/>
            <w:shd w:val="clear" w:color="auto" w:fill="auto"/>
          </w:tcPr>
          <w:p w14:paraId="263E30BA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preparatelor pentru hrană animalelor de fermă</w:t>
            </w:r>
          </w:p>
        </w:tc>
        <w:tc>
          <w:tcPr>
            <w:tcW w:w="962" w:type="dxa"/>
            <w:shd w:val="clear" w:color="auto" w:fill="auto"/>
          </w:tcPr>
          <w:p w14:paraId="3AE009DD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1091</w:t>
            </w:r>
          </w:p>
        </w:tc>
        <w:tc>
          <w:tcPr>
            <w:tcW w:w="1610" w:type="dxa"/>
            <w:shd w:val="clear" w:color="auto" w:fill="auto"/>
          </w:tcPr>
          <w:p w14:paraId="3FE74943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1091</w:t>
            </w:r>
          </w:p>
        </w:tc>
      </w:tr>
      <w:tr w:rsidR="002D662E" w:rsidRPr="00076EEE" w14:paraId="6FD39964" w14:textId="77777777" w:rsidTr="006E0058">
        <w:tc>
          <w:tcPr>
            <w:tcW w:w="883" w:type="dxa"/>
            <w:shd w:val="clear" w:color="auto" w:fill="auto"/>
          </w:tcPr>
          <w:p w14:paraId="3DF32D49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26.</w:t>
            </w:r>
          </w:p>
        </w:tc>
        <w:tc>
          <w:tcPr>
            <w:tcW w:w="6088" w:type="dxa"/>
            <w:shd w:val="clear" w:color="auto" w:fill="auto"/>
          </w:tcPr>
          <w:p w14:paraId="351D2E13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preparatelor pentru hrana animalelor de companie</w:t>
            </w:r>
          </w:p>
        </w:tc>
        <w:tc>
          <w:tcPr>
            <w:tcW w:w="962" w:type="dxa"/>
            <w:shd w:val="clear" w:color="auto" w:fill="auto"/>
          </w:tcPr>
          <w:p w14:paraId="3B7D5F9A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1092</w:t>
            </w:r>
          </w:p>
        </w:tc>
        <w:tc>
          <w:tcPr>
            <w:tcW w:w="1610" w:type="dxa"/>
            <w:shd w:val="clear" w:color="auto" w:fill="auto"/>
          </w:tcPr>
          <w:p w14:paraId="53C96279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1092</w:t>
            </w:r>
          </w:p>
        </w:tc>
      </w:tr>
      <w:tr w:rsidR="002D662E" w:rsidRPr="00076EEE" w14:paraId="7CAC9EDA" w14:textId="77777777" w:rsidTr="006E0058">
        <w:tc>
          <w:tcPr>
            <w:tcW w:w="883" w:type="dxa"/>
            <w:shd w:val="clear" w:color="auto" w:fill="auto"/>
          </w:tcPr>
          <w:p w14:paraId="23B07E93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6088" w:type="dxa"/>
            <w:shd w:val="clear" w:color="auto" w:fill="auto"/>
          </w:tcPr>
          <w:p w14:paraId="44F4A0F3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Producția de băuturi răcoritoare nealcoolice; producția de ape minerale și alte ape îmbuteliate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7CF520E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1107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E3BC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1107</w:t>
            </w:r>
          </w:p>
        </w:tc>
      </w:tr>
      <w:tr w:rsidR="002D662E" w:rsidRPr="00076EEE" w14:paraId="2982DE0C" w14:textId="77777777" w:rsidTr="006E0058">
        <w:tc>
          <w:tcPr>
            <w:tcW w:w="883" w:type="dxa"/>
            <w:shd w:val="clear" w:color="auto" w:fill="auto"/>
          </w:tcPr>
          <w:p w14:paraId="0556FF32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28.</w:t>
            </w:r>
          </w:p>
        </w:tc>
        <w:tc>
          <w:tcPr>
            <w:tcW w:w="6088" w:type="dxa"/>
            <w:shd w:val="clear" w:color="auto" w:fill="auto"/>
          </w:tcPr>
          <w:p w14:paraId="7588C726" w14:textId="77777777" w:rsidR="002D662E" w:rsidRPr="00076EEE" w:rsidRDefault="002D662E" w:rsidP="006E0058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Pregătirea fibrelor și filarea fibrelor </w:t>
            </w:r>
          </w:p>
        </w:tc>
        <w:tc>
          <w:tcPr>
            <w:tcW w:w="962" w:type="dxa"/>
            <w:shd w:val="clear" w:color="auto" w:fill="auto"/>
          </w:tcPr>
          <w:p w14:paraId="1B4D0088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2178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1310</w:t>
            </w:r>
          </w:p>
        </w:tc>
      </w:tr>
      <w:tr w:rsidR="002D662E" w:rsidRPr="00076EEE" w14:paraId="77A35ADF" w14:textId="77777777" w:rsidTr="006E0058">
        <w:tc>
          <w:tcPr>
            <w:tcW w:w="883" w:type="dxa"/>
            <w:shd w:val="clear" w:color="auto" w:fill="auto"/>
          </w:tcPr>
          <w:p w14:paraId="1C8D4A1A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29.</w:t>
            </w:r>
          </w:p>
        </w:tc>
        <w:tc>
          <w:tcPr>
            <w:tcW w:w="6088" w:type="dxa"/>
            <w:shd w:val="clear" w:color="auto" w:fill="auto"/>
          </w:tcPr>
          <w:p w14:paraId="736095D1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Producția de țesături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B6072FA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CAFF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1320, 1396, 2399</w:t>
            </w:r>
          </w:p>
        </w:tc>
      </w:tr>
      <w:tr w:rsidR="002D662E" w:rsidRPr="00076EEE" w14:paraId="5E22849F" w14:textId="77777777" w:rsidTr="006E0058">
        <w:tc>
          <w:tcPr>
            <w:tcW w:w="883" w:type="dxa"/>
            <w:shd w:val="clear" w:color="auto" w:fill="auto"/>
          </w:tcPr>
          <w:p w14:paraId="50E20CBB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30.</w:t>
            </w:r>
          </w:p>
        </w:tc>
        <w:tc>
          <w:tcPr>
            <w:tcW w:w="6088" w:type="dxa"/>
            <w:shd w:val="clear" w:color="auto" w:fill="auto"/>
          </w:tcPr>
          <w:p w14:paraId="0B0F352F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Finisarea materialelor textile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177F7FB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1330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42F5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1330, 1812</w:t>
            </w:r>
          </w:p>
        </w:tc>
      </w:tr>
      <w:tr w:rsidR="002D662E" w:rsidRPr="00076EEE" w14:paraId="7B824184" w14:textId="77777777" w:rsidTr="006E0058">
        <w:tc>
          <w:tcPr>
            <w:tcW w:w="883" w:type="dxa"/>
            <w:shd w:val="clear" w:color="auto" w:fill="auto"/>
          </w:tcPr>
          <w:p w14:paraId="6D46BCDF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31.</w:t>
            </w:r>
          </w:p>
        </w:tc>
        <w:tc>
          <w:tcPr>
            <w:tcW w:w="6088" w:type="dxa"/>
            <w:shd w:val="clear" w:color="auto" w:fill="auto"/>
          </w:tcPr>
          <w:p w14:paraId="4DC8B38B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metraje prin tricotare sau croșetare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79CB124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7D28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1391</w:t>
            </w:r>
          </w:p>
        </w:tc>
      </w:tr>
      <w:tr w:rsidR="002D662E" w:rsidRPr="00076EEE" w14:paraId="7B588381" w14:textId="77777777" w:rsidTr="006E0058">
        <w:tc>
          <w:tcPr>
            <w:tcW w:w="883" w:type="dxa"/>
            <w:shd w:val="clear" w:color="auto" w:fill="auto"/>
          </w:tcPr>
          <w:p w14:paraId="4F186AED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32.</w:t>
            </w:r>
          </w:p>
        </w:tc>
        <w:tc>
          <w:tcPr>
            <w:tcW w:w="6088" w:type="dxa"/>
            <w:shd w:val="clear" w:color="auto" w:fill="auto"/>
          </w:tcPr>
          <w:p w14:paraId="76CAD73E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articole confecționate din textile (cu excepția îmbrăcămintei și lenjeriei de corp)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EB05ADC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9525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1392, 1396</w:t>
            </w:r>
          </w:p>
        </w:tc>
      </w:tr>
      <w:tr w:rsidR="002D662E" w:rsidRPr="00076EEE" w14:paraId="2A61CA67" w14:textId="77777777" w:rsidTr="006E0058">
        <w:tc>
          <w:tcPr>
            <w:tcW w:w="883" w:type="dxa"/>
            <w:shd w:val="clear" w:color="auto" w:fill="auto"/>
          </w:tcPr>
          <w:p w14:paraId="0DB9EE9E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33.</w:t>
            </w:r>
          </w:p>
        </w:tc>
        <w:tc>
          <w:tcPr>
            <w:tcW w:w="6088" w:type="dxa"/>
            <w:shd w:val="clear" w:color="auto" w:fill="auto"/>
          </w:tcPr>
          <w:p w14:paraId="3103D587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covoare și mochete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B23635F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0B8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1393</w:t>
            </w:r>
          </w:p>
        </w:tc>
      </w:tr>
      <w:tr w:rsidR="002D662E" w:rsidRPr="00076EEE" w14:paraId="648001D8" w14:textId="77777777" w:rsidTr="006E0058">
        <w:tc>
          <w:tcPr>
            <w:tcW w:w="883" w:type="dxa"/>
            <w:shd w:val="clear" w:color="auto" w:fill="auto"/>
          </w:tcPr>
          <w:p w14:paraId="049E96CE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34.</w:t>
            </w:r>
          </w:p>
        </w:tc>
        <w:tc>
          <w:tcPr>
            <w:tcW w:w="6088" w:type="dxa"/>
            <w:shd w:val="clear" w:color="auto" w:fill="auto"/>
          </w:tcPr>
          <w:p w14:paraId="530C17F4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odgoane, frânghii, sfori și plase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1FFD18C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9C89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1394</w:t>
            </w:r>
          </w:p>
        </w:tc>
      </w:tr>
      <w:tr w:rsidR="002D662E" w:rsidRPr="00076EEE" w14:paraId="6738161D" w14:textId="77777777" w:rsidTr="006E0058">
        <w:tc>
          <w:tcPr>
            <w:tcW w:w="883" w:type="dxa"/>
            <w:shd w:val="clear" w:color="auto" w:fill="auto"/>
          </w:tcPr>
          <w:p w14:paraId="1DD39FA6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35.</w:t>
            </w:r>
          </w:p>
        </w:tc>
        <w:tc>
          <w:tcPr>
            <w:tcW w:w="6088" w:type="dxa"/>
            <w:shd w:val="clear" w:color="auto" w:fill="auto"/>
          </w:tcPr>
          <w:p w14:paraId="5AA07786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textile nețesute și articole din acestea, cu excepția confecțiilor de îmbrăcăminte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9162FD0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1A20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1395</w:t>
            </w:r>
          </w:p>
        </w:tc>
      </w:tr>
      <w:tr w:rsidR="002D662E" w:rsidRPr="00076EEE" w14:paraId="1E7CC7C0" w14:textId="77777777" w:rsidTr="006E0058">
        <w:tc>
          <w:tcPr>
            <w:tcW w:w="883" w:type="dxa"/>
            <w:shd w:val="clear" w:color="auto" w:fill="auto"/>
          </w:tcPr>
          <w:p w14:paraId="6DB5443A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36.</w:t>
            </w:r>
          </w:p>
        </w:tc>
        <w:tc>
          <w:tcPr>
            <w:tcW w:w="6088" w:type="dxa"/>
            <w:shd w:val="clear" w:color="auto" w:fill="auto"/>
          </w:tcPr>
          <w:p w14:paraId="5E076246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articole tehnice și industriale din textile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C520559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1314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1396</w:t>
            </w:r>
          </w:p>
        </w:tc>
      </w:tr>
      <w:tr w:rsidR="002D662E" w:rsidRPr="00076EEE" w14:paraId="7A064A74" w14:textId="77777777" w:rsidTr="006E0058">
        <w:tc>
          <w:tcPr>
            <w:tcW w:w="883" w:type="dxa"/>
            <w:shd w:val="clear" w:color="auto" w:fill="auto"/>
          </w:tcPr>
          <w:p w14:paraId="3407D04A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37.</w:t>
            </w:r>
          </w:p>
        </w:tc>
        <w:tc>
          <w:tcPr>
            <w:tcW w:w="6088" w:type="dxa"/>
            <w:shd w:val="clear" w:color="auto" w:fill="auto"/>
          </w:tcPr>
          <w:p w14:paraId="2ACE81EC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articole textile n.c.a.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F5B08CF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D160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1399</w:t>
            </w:r>
          </w:p>
        </w:tc>
      </w:tr>
      <w:tr w:rsidR="002D662E" w:rsidRPr="00076EEE" w14:paraId="46F17DBD" w14:textId="77777777" w:rsidTr="006E0058">
        <w:tc>
          <w:tcPr>
            <w:tcW w:w="883" w:type="dxa"/>
            <w:shd w:val="clear" w:color="auto" w:fill="auto"/>
          </w:tcPr>
          <w:p w14:paraId="5E634AA3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6088" w:type="dxa"/>
            <w:shd w:val="clear" w:color="auto" w:fill="auto"/>
          </w:tcPr>
          <w:p w14:paraId="22332ADB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articolelor de îmbrăcăminte din piele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FFFCCA8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0C3E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1424</w:t>
            </w:r>
          </w:p>
        </w:tc>
      </w:tr>
      <w:tr w:rsidR="002D662E" w:rsidRPr="00076EEE" w14:paraId="5B6EF160" w14:textId="77777777" w:rsidTr="006E0058">
        <w:tc>
          <w:tcPr>
            <w:tcW w:w="883" w:type="dxa"/>
            <w:shd w:val="clear" w:color="auto" w:fill="auto"/>
          </w:tcPr>
          <w:p w14:paraId="3971A5FC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39.</w:t>
            </w:r>
          </w:p>
        </w:tc>
        <w:tc>
          <w:tcPr>
            <w:tcW w:w="6088" w:type="dxa"/>
            <w:shd w:val="clear" w:color="auto" w:fill="auto"/>
          </w:tcPr>
          <w:p w14:paraId="57F984B8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articolelor de îmbrăcăminte pentru lucru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A656E53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13B6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1423</w:t>
            </w:r>
          </w:p>
        </w:tc>
      </w:tr>
      <w:tr w:rsidR="002D662E" w:rsidRPr="00076EEE" w14:paraId="08BC23C6" w14:textId="77777777" w:rsidTr="006E0058">
        <w:tc>
          <w:tcPr>
            <w:tcW w:w="883" w:type="dxa"/>
            <w:shd w:val="clear" w:color="auto" w:fill="auto"/>
          </w:tcPr>
          <w:p w14:paraId="4A2EDBEC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40.</w:t>
            </w:r>
          </w:p>
        </w:tc>
        <w:tc>
          <w:tcPr>
            <w:tcW w:w="6088" w:type="dxa"/>
            <w:shd w:val="clear" w:color="auto" w:fill="auto"/>
          </w:tcPr>
          <w:p w14:paraId="02B7C3BB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articole de îmbrăcăminte (exclusiv lenjeria de corp)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EDC8BFD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1413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4573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1410, 1421</w:t>
            </w:r>
          </w:p>
        </w:tc>
      </w:tr>
      <w:tr w:rsidR="002D662E" w:rsidRPr="00076EEE" w14:paraId="3E1DCED5" w14:textId="77777777" w:rsidTr="006E0058">
        <w:tc>
          <w:tcPr>
            <w:tcW w:w="883" w:type="dxa"/>
            <w:shd w:val="clear" w:color="auto" w:fill="auto"/>
          </w:tcPr>
          <w:p w14:paraId="34B511FC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41.</w:t>
            </w:r>
          </w:p>
        </w:tc>
        <w:tc>
          <w:tcPr>
            <w:tcW w:w="6088" w:type="dxa"/>
            <w:shd w:val="clear" w:color="auto" w:fill="auto"/>
          </w:tcPr>
          <w:p w14:paraId="217FCD16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articole de lenjerie de corp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EEB84FB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1414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6FAA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1410, 1422</w:t>
            </w:r>
          </w:p>
        </w:tc>
      </w:tr>
      <w:tr w:rsidR="002D662E" w:rsidRPr="00076EEE" w14:paraId="18A7E569" w14:textId="77777777" w:rsidTr="006E0058">
        <w:tc>
          <w:tcPr>
            <w:tcW w:w="883" w:type="dxa"/>
            <w:shd w:val="clear" w:color="auto" w:fill="auto"/>
          </w:tcPr>
          <w:p w14:paraId="1894A7CF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42.</w:t>
            </w:r>
          </w:p>
        </w:tc>
        <w:tc>
          <w:tcPr>
            <w:tcW w:w="6088" w:type="dxa"/>
            <w:shd w:val="clear" w:color="auto" w:fill="auto"/>
          </w:tcPr>
          <w:p w14:paraId="19F66F4B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articole de îmbrăcăminte şi accesorii n.c.a.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E18417A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1419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A5C3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1410, 1421, 1422, 1424, 1429</w:t>
            </w:r>
          </w:p>
        </w:tc>
      </w:tr>
      <w:tr w:rsidR="002D662E" w:rsidRPr="00076EEE" w14:paraId="6EC3F8C7" w14:textId="77777777" w:rsidTr="006E0058">
        <w:tc>
          <w:tcPr>
            <w:tcW w:w="883" w:type="dxa"/>
            <w:shd w:val="clear" w:color="auto" w:fill="auto"/>
          </w:tcPr>
          <w:p w14:paraId="7C18B021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43.</w:t>
            </w:r>
          </w:p>
        </w:tc>
        <w:tc>
          <w:tcPr>
            <w:tcW w:w="6088" w:type="dxa"/>
            <w:shd w:val="clear" w:color="auto" w:fill="auto"/>
          </w:tcPr>
          <w:p w14:paraId="5A29CAA9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articolelor din blană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050AC29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508E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1424</w:t>
            </w:r>
          </w:p>
        </w:tc>
      </w:tr>
      <w:tr w:rsidR="002D662E" w:rsidRPr="00076EEE" w14:paraId="5A7BF5DC" w14:textId="77777777" w:rsidTr="006E0058">
        <w:tc>
          <w:tcPr>
            <w:tcW w:w="883" w:type="dxa"/>
            <w:shd w:val="clear" w:color="auto" w:fill="auto"/>
          </w:tcPr>
          <w:p w14:paraId="6F2BD60A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44.</w:t>
            </w:r>
          </w:p>
        </w:tc>
        <w:tc>
          <w:tcPr>
            <w:tcW w:w="6088" w:type="dxa"/>
            <w:shd w:val="clear" w:color="auto" w:fill="auto"/>
          </w:tcPr>
          <w:p w14:paraId="7FBF3630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prin tricotare sau croşetare a ciorapilor şi articolelor de galanterie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58ED9AE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1431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C6FF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1410</w:t>
            </w:r>
          </w:p>
        </w:tc>
      </w:tr>
      <w:tr w:rsidR="002D662E" w:rsidRPr="00076EEE" w14:paraId="1C0415B6" w14:textId="77777777" w:rsidTr="006E0058">
        <w:tc>
          <w:tcPr>
            <w:tcW w:w="883" w:type="dxa"/>
            <w:shd w:val="clear" w:color="auto" w:fill="auto"/>
          </w:tcPr>
          <w:p w14:paraId="6093CEDD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45.</w:t>
            </w:r>
          </w:p>
        </w:tc>
        <w:tc>
          <w:tcPr>
            <w:tcW w:w="6088" w:type="dxa"/>
            <w:shd w:val="clear" w:color="auto" w:fill="auto"/>
          </w:tcPr>
          <w:p w14:paraId="2173DB3D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prin tricotare sau croşetare a altor articole de îmbrăcăminte.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4AE7CA9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1439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66DD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1410</w:t>
            </w:r>
          </w:p>
        </w:tc>
      </w:tr>
      <w:tr w:rsidR="002D662E" w:rsidRPr="00076EEE" w14:paraId="5E6B7D2B" w14:textId="77777777" w:rsidTr="006E0058">
        <w:tc>
          <w:tcPr>
            <w:tcW w:w="883" w:type="dxa"/>
            <w:shd w:val="clear" w:color="auto" w:fill="auto"/>
          </w:tcPr>
          <w:p w14:paraId="63C1B065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46.</w:t>
            </w:r>
          </w:p>
        </w:tc>
        <w:tc>
          <w:tcPr>
            <w:tcW w:w="6088" w:type="dxa"/>
            <w:shd w:val="clear" w:color="auto" w:fill="auto"/>
          </w:tcPr>
          <w:p w14:paraId="18990542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Tăbăcirea şi finisarea pieilor; prepararea şi vopsirea blănurilor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16B8467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2B93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1511</w:t>
            </w:r>
          </w:p>
        </w:tc>
      </w:tr>
      <w:tr w:rsidR="002D662E" w:rsidRPr="00076EEE" w14:paraId="08D27F3E" w14:textId="77777777" w:rsidTr="006E0058">
        <w:tc>
          <w:tcPr>
            <w:tcW w:w="883" w:type="dxa"/>
            <w:shd w:val="clear" w:color="auto" w:fill="auto"/>
          </w:tcPr>
          <w:p w14:paraId="5CADC17F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47.</w:t>
            </w:r>
          </w:p>
        </w:tc>
        <w:tc>
          <w:tcPr>
            <w:tcW w:w="6088" w:type="dxa"/>
            <w:shd w:val="clear" w:color="auto" w:fill="auto"/>
          </w:tcPr>
          <w:p w14:paraId="10E50E0A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articolelor de voiaj şi marochinărie şi a articolelor de harnaşament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E585480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752F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1512</w:t>
            </w:r>
          </w:p>
        </w:tc>
      </w:tr>
      <w:tr w:rsidR="002D662E" w:rsidRPr="00076EEE" w14:paraId="510C7D04" w14:textId="77777777" w:rsidTr="006E0058">
        <w:tc>
          <w:tcPr>
            <w:tcW w:w="883" w:type="dxa"/>
            <w:shd w:val="clear" w:color="auto" w:fill="auto"/>
          </w:tcPr>
          <w:p w14:paraId="0E6827F9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48.</w:t>
            </w:r>
          </w:p>
        </w:tc>
        <w:tc>
          <w:tcPr>
            <w:tcW w:w="6088" w:type="dxa"/>
            <w:shd w:val="clear" w:color="auto" w:fill="auto"/>
          </w:tcPr>
          <w:p w14:paraId="4CD222A5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încălţămintei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487EDB5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0375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1520</w:t>
            </w:r>
          </w:p>
        </w:tc>
      </w:tr>
      <w:tr w:rsidR="002D662E" w:rsidRPr="00076EEE" w14:paraId="3C67B9E4" w14:textId="77777777" w:rsidTr="006E0058">
        <w:tc>
          <w:tcPr>
            <w:tcW w:w="883" w:type="dxa"/>
            <w:shd w:val="clear" w:color="auto" w:fill="auto"/>
          </w:tcPr>
          <w:p w14:paraId="6724D04D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49.</w:t>
            </w:r>
          </w:p>
        </w:tc>
        <w:tc>
          <w:tcPr>
            <w:tcW w:w="6088" w:type="dxa"/>
            <w:shd w:val="clear" w:color="auto" w:fill="auto"/>
          </w:tcPr>
          <w:p w14:paraId="0A580F9D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Tăierea și rindeluirea lemnului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F5BB440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hAnsi="Calibri" w:cs="Calibri"/>
                <w:color w:val="000000"/>
                <w:sz w:val="22"/>
                <w:szCs w:val="22"/>
              </w:rPr>
              <w:t>1610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00A0" w14:textId="77777777" w:rsidR="002D662E" w:rsidRPr="002357DE" w:rsidRDefault="002D662E" w:rsidP="006E0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hAnsi="Calibri" w:cs="Calibri"/>
                <w:color w:val="000000"/>
                <w:sz w:val="22"/>
                <w:szCs w:val="22"/>
              </w:rPr>
              <w:t>1611, 1612</w:t>
            </w:r>
          </w:p>
        </w:tc>
      </w:tr>
      <w:tr w:rsidR="002D662E" w:rsidRPr="00076EEE" w14:paraId="554CEB11" w14:textId="77777777" w:rsidTr="006E0058">
        <w:tc>
          <w:tcPr>
            <w:tcW w:w="883" w:type="dxa"/>
            <w:shd w:val="clear" w:color="auto" w:fill="auto"/>
          </w:tcPr>
          <w:p w14:paraId="72532968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50.</w:t>
            </w:r>
          </w:p>
        </w:tc>
        <w:tc>
          <w:tcPr>
            <w:tcW w:w="6088" w:type="dxa"/>
            <w:shd w:val="clear" w:color="auto" w:fill="auto"/>
          </w:tcPr>
          <w:p w14:paraId="7B6862DA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furnire și a panourilor din lemn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EA550EF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hAnsi="Calibri" w:cs="Calibri"/>
                <w:color w:val="000000"/>
                <w:sz w:val="22"/>
                <w:szCs w:val="22"/>
              </w:rPr>
              <w:t>1621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D7E2" w14:textId="77777777" w:rsidR="002D662E" w:rsidRPr="002357DE" w:rsidRDefault="002D662E" w:rsidP="006E0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hAnsi="Calibri" w:cs="Calibri"/>
                <w:color w:val="000000"/>
                <w:sz w:val="22"/>
                <w:szCs w:val="22"/>
              </w:rPr>
              <w:t>1621,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2357DE">
              <w:rPr>
                <w:rFonts w:ascii="Calibri" w:hAnsi="Calibri" w:cs="Calibri"/>
                <w:color w:val="000000"/>
                <w:sz w:val="22"/>
                <w:szCs w:val="22"/>
              </w:rPr>
              <w:t>1627</w:t>
            </w:r>
          </w:p>
        </w:tc>
      </w:tr>
      <w:tr w:rsidR="002D662E" w:rsidRPr="00076EEE" w14:paraId="6544DA49" w14:textId="77777777" w:rsidTr="006E0058">
        <w:tc>
          <w:tcPr>
            <w:tcW w:w="883" w:type="dxa"/>
            <w:shd w:val="clear" w:color="auto" w:fill="auto"/>
          </w:tcPr>
          <w:p w14:paraId="02E2CF95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51.</w:t>
            </w:r>
          </w:p>
        </w:tc>
        <w:tc>
          <w:tcPr>
            <w:tcW w:w="6088" w:type="dxa"/>
            <w:shd w:val="clear" w:color="auto" w:fill="auto"/>
          </w:tcPr>
          <w:p w14:paraId="524249E4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parchetului asamblat în panouri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4198399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hAnsi="Calibri" w:cs="Calibri"/>
                <w:color w:val="000000"/>
                <w:sz w:val="22"/>
                <w:szCs w:val="22"/>
              </w:rPr>
              <w:t>1622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7845" w14:textId="77777777" w:rsidR="002D662E" w:rsidRPr="002357DE" w:rsidRDefault="002D662E" w:rsidP="006E0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hAnsi="Calibri" w:cs="Calibri"/>
                <w:color w:val="000000"/>
                <w:sz w:val="22"/>
                <w:szCs w:val="22"/>
              </w:rPr>
              <w:t>1622,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2357DE">
              <w:rPr>
                <w:rFonts w:ascii="Calibri" w:hAnsi="Calibri" w:cs="Calibri"/>
                <w:color w:val="000000"/>
                <w:sz w:val="22"/>
                <w:szCs w:val="22"/>
              </w:rPr>
              <w:t>1627</w:t>
            </w:r>
          </w:p>
        </w:tc>
      </w:tr>
      <w:tr w:rsidR="002D662E" w:rsidRPr="00076EEE" w14:paraId="3A94AD65" w14:textId="77777777" w:rsidTr="006E0058">
        <w:tc>
          <w:tcPr>
            <w:tcW w:w="883" w:type="dxa"/>
            <w:shd w:val="clear" w:color="auto" w:fill="auto"/>
          </w:tcPr>
          <w:p w14:paraId="1D772007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52.</w:t>
            </w:r>
          </w:p>
        </w:tc>
        <w:tc>
          <w:tcPr>
            <w:tcW w:w="6088" w:type="dxa"/>
            <w:shd w:val="clear" w:color="auto" w:fill="auto"/>
          </w:tcPr>
          <w:p w14:paraId="7E146988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elemente de dulgherie și tâmplărie, pentru construcții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0218110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hAnsi="Calibri" w:cs="Calibri"/>
                <w:color w:val="000000"/>
                <w:sz w:val="22"/>
                <w:szCs w:val="22"/>
              </w:rPr>
              <w:t>1623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29FD" w14:textId="77777777" w:rsidR="002D662E" w:rsidRPr="002357DE" w:rsidRDefault="002D662E" w:rsidP="006E0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hAnsi="Calibri" w:cs="Calibri"/>
                <w:color w:val="000000"/>
                <w:sz w:val="22"/>
                <w:szCs w:val="22"/>
              </w:rPr>
              <w:t>1623, 1625, 1627</w:t>
            </w:r>
          </w:p>
        </w:tc>
      </w:tr>
      <w:tr w:rsidR="002D662E" w:rsidRPr="00076EEE" w14:paraId="2E76ACB8" w14:textId="77777777" w:rsidTr="006E0058">
        <w:tc>
          <w:tcPr>
            <w:tcW w:w="883" w:type="dxa"/>
            <w:shd w:val="clear" w:color="auto" w:fill="auto"/>
          </w:tcPr>
          <w:p w14:paraId="74CCD767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53.</w:t>
            </w:r>
          </w:p>
        </w:tc>
        <w:tc>
          <w:tcPr>
            <w:tcW w:w="6088" w:type="dxa"/>
            <w:shd w:val="clear" w:color="auto" w:fill="auto"/>
          </w:tcPr>
          <w:p w14:paraId="717070D8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ambalajelor din lemn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01A5F400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hAnsi="Calibri" w:cs="Calibri"/>
                <w:color w:val="000000"/>
                <w:sz w:val="22"/>
                <w:szCs w:val="22"/>
              </w:rPr>
              <w:t>1624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5C45" w14:textId="77777777" w:rsidR="002D662E" w:rsidRPr="002357DE" w:rsidRDefault="002D662E" w:rsidP="006E0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hAnsi="Calibri" w:cs="Calibri"/>
                <w:color w:val="000000"/>
                <w:sz w:val="22"/>
                <w:szCs w:val="22"/>
              </w:rPr>
              <w:t>1624, 1627</w:t>
            </w:r>
          </w:p>
        </w:tc>
      </w:tr>
      <w:tr w:rsidR="002D662E" w:rsidRPr="00076EEE" w14:paraId="4D6902D8" w14:textId="77777777" w:rsidTr="006E0058">
        <w:tc>
          <w:tcPr>
            <w:tcW w:w="883" w:type="dxa"/>
            <w:shd w:val="clear" w:color="auto" w:fill="auto"/>
          </w:tcPr>
          <w:p w14:paraId="19CCD222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6088" w:type="dxa"/>
            <w:shd w:val="clear" w:color="auto" w:fill="auto"/>
          </w:tcPr>
          <w:p w14:paraId="61A61A2C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produse din lemn; fabricarea articolelor din plută, paie și din alte materiale vegetale împletite</w:t>
            </w:r>
          </w:p>
          <w:p w14:paraId="3C46F030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Excepție </w:t>
            </w:r>
          </w:p>
          <w:p w14:paraId="087931FD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1629.21 Plută naturală prelucrată primar; deşeuri de plută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C7F7481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hAnsi="Calibri" w:cs="Calibri"/>
                <w:color w:val="000000"/>
                <w:sz w:val="22"/>
                <w:szCs w:val="22"/>
              </w:rPr>
              <w:t>1629</w:t>
            </w:r>
          </w:p>
        </w:tc>
        <w:tc>
          <w:tcPr>
            <w:tcW w:w="1610" w:type="dxa"/>
          </w:tcPr>
          <w:p w14:paraId="30A5382E" w14:textId="77777777" w:rsidR="002D662E" w:rsidRPr="002357DE" w:rsidRDefault="002D662E" w:rsidP="006E005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hAnsi="Calibri" w:cs="Calibri"/>
                <w:color w:val="000000"/>
                <w:sz w:val="22"/>
                <w:szCs w:val="22"/>
              </w:rPr>
              <w:t>1520, 1626, 1627,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2357DE">
              <w:rPr>
                <w:rFonts w:ascii="Calibri" w:hAnsi="Calibri" w:cs="Calibri"/>
                <w:color w:val="000000"/>
                <w:sz w:val="22"/>
                <w:szCs w:val="22"/>
              </w:rPr>
              <w:t>1628</w:t>
            </w:r>
          </w:p>
        </w:tc>
      </w:tr>
      <w:tr w:rsidR="002D662E" w:rsidRPr="00076EEE" w14:paraId="73FF8504" w14:textId="77777777" w:rsidTr="006E0058">
        <w:tc>
          <w:tcPr>
            <w:tcW w:w="883" w:type="dxa"/>
            <w:shd w:val="clear" w:color="auto" w:fill="auto"/>
          </w:tcPr>
          <w:p w14:paraId="509EF2E8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55.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7CD99155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hârtiei și cartonului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1A96F07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30D8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1712</w:t>
            </w:r>
          </w:p>
        </w:tc>
      </w:tr>
      <w:tr w:rsidR="002D662E" w:rsidRPr="00076EEE" w14:paraId="447E0169" w14:textId="77777777" w:rsidTr="006E0058">
        <w:tc>
          <w:tcPr>
            <w:tcW w:w="883" w:type="dxa"/>
            <w:shd w:val="clear" w:color="auto" w:fill="auto"/>
          </w:tcPr>
          <w:p w14:paraId="2C9ECD49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56.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63363379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hârtiei şi cartonului ondulat şi a ambalajelor din hârtie şi carton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1618D83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1721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AB4B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1721</w:t>
            </w:r>
          </w:p>
        </w:tc>
      </w:tr>
      <w:tr w:rsidR="002D662E" w:rsidRPr="00076EEE" w14:paraId="7E0E7424" w14:textId="77777777" w:rsidTr="006E0058">
        <w:tc>
          <w:tcPr>
            <w:tcW w:w="883" w:type="dxa"/>
            <w:shd w:val="clear" w:color="auto" w:fill="auto"/>
          </w:tcPr>
          <w:p w14:paraId="3108F695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57.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3FE87903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Tipărirea ziarelor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4773B7C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E440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1811</w:t>
            </w:r>
          </w:p>
        </w:tc>
      </w:tr>
      <w:tr w:rsidR="002D662E" w:rsidRPr="00076EEE" w14:paraId="7CBA1830" w14:textId="77777777" w:rsidTr="006E0058">
        <w:tc>
          <w:tcPr>
            <w:tcW w:w="883" w:type="dxa"/>
            <w:shd w:val="clear" w:color="auto" w:fill="auto"/>
          </w:tcPr>
          <w:p w14:paraId="0B8A83E4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5BF26A37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Alte activități de tipărire n.c.a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DE19625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054C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1812</w:t>
            </w:r>
          </w:p>
        </w:tc>
      </w:tr>
      <w:tr w:rsidR="002D662E" w:rsidRPr="00076EEE" w14:paraId="414FC34F" w14:textId="77777777" w:rsidTr="006E0058">
        <w:tc>
          <w:tcPr>
            <w:tcW w:w="883" w:type="dxa"/>
            <w:shd w:val="clear" w:color="auto" w:fill="auto"/>
          </w:tcPr>
          <w:p w14:paraId="0A3ED2A4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59.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272391F4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Servicii pregătitoare pentru pre-tipărire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AA31635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1813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BD8D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1813</w:t>
            </w:r>
          </w:p>
        </w:tc>
      </w:tr>
      <w:tr w:rsidR="002D662E" w:rsidRPr="00076EEE" w14:paraId="520593CD" w14:textId="77777777" w:rsidTr="006E0058">
        <w:tc>
          <w:tcPr>
            <w:tcW w:w="883" w:type="dxa"/>
            <w:shd w:val="clear" w:color="auto" w:fill="auto"/>
          </w:tcPr>
          <w:p w14:paraId="2C04758F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60.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421EA9D8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Legătorile și servicii conexe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D669478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1814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80A1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1814</w:t>
            </w:r>
          </w:p>
        </w:tc>
      </w:tr>
      <w:tr w:rsidR="002D662E" w:rsidRPr="00076EEE" w14:paraId="732CC0F5" w14:textId="77777777" w:rsidTr="006E0058">
        <w:tc>
          <w:tcPr>
            <w:tcW w:w="883" w:type="dxa"/>
            <w:shd w:val="clear" w:color="auto" w:fill="auto"/>
          </w:tcPr>
          <w:p w14:paraId="3B040E38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61.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25A23FA8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Reproducerea înregistrărilor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C70C42E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02BB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1820</w:t>
            </w:r>
          </w:p>
        </w:tc>
      </w:tr>
      <w:tr w:rsidR="002D662E" w:rsidRPr="00076EEE" w14:paraId="02A06853" w14:textId="77777777" w:rsidTr="006E0058">
        <w:tc>
          <w:tcPr>
            <w:tcW w:w="883" w:type="dxa"/>
            <w:shd w:val="clear" w:color="auto" w:fill="auto"/>
          </w:tcPr>
          <w:p w14:paraId="16F36F1E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62.</w:t>
            </w:r>
          </w:p>
        </w:tc>
        <w:tc>
          <w:tcPr>
            <w:tcW w:w="6088" w:type="dxa"/>
            <w:shd w:val="clear" w:color="auto" w:fill="auto"/>
          </w:tcPr>
          <w:p w14:paraId="13FA8BF9" w14:textId="77777777" w:rsidR="002D662E" w:rsidRPr="00076EEE" w:rsidRDefault="002D662E" w:rsidP="006E0058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gazelor industrial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0DD87A2B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8BA1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2011, 2014</w:t>
            </w:r>
          </w:p>
        </w:tc>
      </w:tr>
      <w:tr w:rsidR="002D662E" w:rsidRPr="00076EEE" w14:paraId="7BE1A070" w14:textId="77777777" w:rsidTr="006E0058">
        <w:tc>
          <w:tcPr>
            <w:tcW w:w="883" w:type="dxa"/>
            <w:shd w:val="clear" w:color="auto" w:fill="auto"/>
          </w:tcPr>
          <w:p w14:paraId="5ECEDA8B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63.</w:t>
            </w:r>
          </w:p>
        </w:tc>
        <w:tc>
          <w:tcPr>
            <w:tcW w:w="6088" w:type="dxa"/>
            <w:shd w:val="clear" w:color="auto" w:fill="auto"/>
          </w:tcPr>
          <w:p w14:paraId="40A2EEA6" w14:textId="02DB03B0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</w:t>
            </w:r>
            <w:r w:rsidR="00383496"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coloranților</w:t>
            </w:r>
            <w:r w:rsidR="00383496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DE0328"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coloranților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DE032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ș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i a </w:t>
            </w:r>
            <w:r w:rsidR="00DE0328"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pigmenților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5AA3337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A7D0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2012</w:t>
            </w:r>
          </w:p>
        </w:tc>
      </w:tr>
      <w:tr w:rsidR="002D662E" w:rsidRPr="00076EEE" w14:paraId="71EA2AA0" w14:textId="77777777" w:rsidTr="006E0058">
        <w:tc>
          <w:tcPr>
            <w:tcW w:w="883" w:type="dxa"/>
            <w:shd w:val="clear" w:color="auto" w:fill="auto"/>
          </w:tcPr>
          <w:p w14:paraId="19D4ECA4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64.</w:t>
            </w:r>
          </w:p>
        </w:tc>
        <w:tc>
          <w:tcPr>
            <w:tcW w:w="6088" w:type="dxa"/>
            <w:shd w:val="clear" w:color="auto" w:fill="auto"/>
          </w:tcPr>
          <w:p w14:paraId="1886FE1D" w14:textId="1C5A57E4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produse chimice anorganice, de baz</w:t>
            </w:r>
            <w:r w:rsidR="00DE032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</w:p>
          <w:p w14:paraId="0DCF4A4C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Excepție:</w:t>
            </w:r>
          </w:p>
          <w:p w14:paraId="6461FC15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2013.1 Uraniu îmbogăţit şi plutoniu; uraniu sărăcit şi thoriu; alte elemente</w:t>
            </w:r>
          </w:p>
          <w:p w14:paraId="1E108D7E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radioactive</w:t>
            </w:r>
          </w:p>
          <w:p w14:paraId="7C10E8C5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2013.61 Izotopi n.c.a. şi compuşi izotopici (inclusiv apă grea)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FBED124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2013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2A6B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2013</w:t>
            </w:r>
          </w:p>
        </w:tc>
      </w:tr>
      <w:tr w:rsidR="002D662E" w:rsidRPr="00076EEE" w14:paraId="51741806" w14:textId="77777777" w:rsidTr="006E0058">
        <w:tc>
          <w:tcPr>
            <w:tcW w:w="883" w:type="dxa"/>
            <w:shd w:val="clear" w:color="auto" w:fill="auto"/>
          </w:tcPr>
          <w:p w14:paraId="3F724193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65.</w:t>
            </w:r>
          </w:p>
        </w:tc>
        <w:tc>
          <w:tcPr>
            <w:tcW w:w="6088" w:type="dxa"/>
            <w:shd w:val="clear" w:color="auto" w:fill="auto"/>
          </w:tcPr>
          <w:p w14:paraId="1D4A6B36" w14:textId="50EA8764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produse chimice organice, de baz</w:t>
            </w:r>
            <w:r w:rsidR="00DE032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</w:p>
          <w:p w14:paraId="4AFFC30B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Excepție</w:t>
            </w:r>
          </w:p>
          <w:p w14:paraId="50EA6153" w14:textId="77777777" w:rsidR="002D662E" w:rsidRDefault="002D662E" w:rsidP="006E0058">
            <w:pPr>
              <w:ind w:left="21" w:hanging="21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2014.1 Hidrocarburi şi derivatele lor</w:t>
            </w:r>
          </w:p>
          <w:p w14:paraId="4AA48F4F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4A07B1">
              <w:rPr>
                <w:rFonts w:asciiTheme="minorHAnsi" w:eastAsia="Calibri" w:hAnsiTheme="minorHAnsi" w:cstheme="minorHAnsi"/>
                <w:sz w:val="22"/>
                <w:szCs w:val="22"/>
              </w:rPr>
              <w:t>2014.72 Cărbune de lemn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61AA198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FA2A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2014, 2051</w:t>
            </w:r>
          </w:p>
          <w:p w14:paraId="6E4B1511" w14:textId="5058DEB2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Cu </w:t>
            </w:r>
            <w:r w:rsidR="00C94C37"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excepţia</w:t>
            </w: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pentru hidrocarburi</w:t>
            </w:r>
          </w:p>
        </w:tc>
      </w:tr>
      <w:tr w:rsidR="002D662E" w:rsidRPr="00076EEE" w14:paraId="602139FD" w14:textId="77777777" w:rsidTr="006E0058">
        <w:tc>
          <w:tcPr>
            <w:tcW w:w="883" w:type="dxa"/>
            <w:shd w:val="clear" w:color="auto" w:fill="auto"/>
          </w:tcPr>
          <w:p w14:paraId="6DCA78EA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66.</w:t>
            </w:r>
          </w:p>
        </w:tc>
        <w:tc>
          <w:tcPr>
            <w:tcW w:w="6088" w:type="dxa"/>
            <w:shd w:val="clear" w:color="auto" w:fill="auto"/>
          </w:tcPr>
          <w:p w14:paraId="0B8DA7F1" w14:textId="28DB703F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</w:t>
            </w:r>
            <w:r w:rsidR="00DE0328"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îngrășămintelor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DE032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ș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 produselor azotoase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47070A3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FDDF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2015</w:t>
            </w:r>
          </w:p>
        </w:tc>
      </w:tr>
      <w:tr w:rsidR="002D662E" w:rsidRPr="00076EEE" w14:paraId="1542AE0A" w14:textId="77777777" w:rsidTr="006E0058">
        <w:tc>
          <w:tcPr>
            <w:tcW w:w="883" w:type="dxa"/>
            <w:shd w:val="clear" w:color="auto" w:fill="auto"/>
          </w:tcPr>
          <w:p w14:paraId="75BA80FD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67.</w:t>
            </w:r>
          </w:p>
        </w:tc>
        <w:tc>
          <w:tcPr>
            <w:tcW w:w="6088" w:type="dxa"/>
            <w:shd w:val="clear" w:color="auto" w:fill="auto"/>
          </w:tcPr>
          <w:p w14:paraId="0EF36133" w14:textId="056DE2C1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materialelor plastice </w:t>
            </w:r>
            <w:r w:rsidR="00DE032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î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n forme primare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9E49B99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0DA8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2016</w:t>
            </w:r>
          </w:p>
        </w:tc>
      </w:tr>
      <w:tr w:rsidR="002D662E" w:rsidRPr="00076EEE" w14:paraId="4A8F26CC" w14:textId="77777777" w:rsidTr="006E0058">
        <w:tc>
          <w:tcPr>
            <w:tcW w:w="883" w:type="dxa"/>
            <w:shd w:val="clear" w:color="auto" w:fill="auto"/>
          </w:tcPr>
          <w:p w14:paraId="3A1B7E77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68.</w:t>
            </w:r>
          </w:p>
        </w:tc>
        <w:tc>
          <w:tcPr>
            <w:tcW w:w="6088" w:type="dxa"/>
            <w:shd w:val="clear" w:color="auto" w:fill="auto"/>
          </w:tcPr>
          <w:p w14:paraId="4BCF63FC" w14:textId="63A0ACA0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cauciucului sintetic </w:t>
            </w:r>
            <w:r w:rsidR="00DE032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î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n forme primare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E3BA2B2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72F1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2017</w:t>
            </w:r>
          </w:p>
        </w:tc>
      </w:tr>
      <w:tr w:rsidR="002D662E" w:rsidRPr="00076EEE" w14:paraId="15D4FCA5" w14:textId="77777777" w:rsidTr="006E0058">
        <w:tc>
          <w:tcPr>
            <w:tcW w:w="883" w:type="dxa"/>
            <w:shd w:val="clear" w:color="auto" w:fill="auto"/>
          </w:tcPr>
          <w:p w14:paraId="70D03022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69.</w:t>
            </w:r>
          </w:p>
        </w:tc>
        <w:tc>
          <w:tcPr>
            <w:tcW w:w="6088" w:type="dxa"/>
            <w:shd w:val="clear" w:color="auto" w:fill="auto"/>
          </w:tcPr>
          <w:p w14:paraId="7DD36D5A" w14:textId="260B5DE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pesticidelor </w:t>
            </w:r>
            <w:r w:rsidR="00DE032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ș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 a altor produse agrochimice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3171034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7422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2020</w:t>
            </w:r>
          </w:p>
        </w:tc>
      </w:tr>
      <w:tr w:rsidR="002D662E" w:rsidRPr="00076EEE" w14:paraId="26073D38" w14:textId="77777777" w:rsidTr="006E0058">
        <w:tc>
          <w:tcPr>
            <w:tcW w:w="883" w:type="dxa"/>
            <w:shd w:val="clear" w:color="auto" w:fill="auto"/>
          </w:tcPr>
          <w:p w14:paraId="26ECF393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70.</w:t>
            </w:r>
          </w:p>
        </w:tc>
        <w:tc>
          <w:tcPr>
            <w:tcW w:w="6088" w:type="dxa"/>
            <w:shd w:val="clear" w:color="auto" w:fill="auto"/>
          </w:tcPr>
          <w:p w14:paraId="6B4919A1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vopselelor, lacurilor, cernelii tipografice si masticurilor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E691D69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42F3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2030</w:t>
            </w:r>
          </w:p>
        </w:tc>
      </w:tr>
      <w:tr w:rsidR="002D662E" w:rsidRPr="00076EEE" w14:paraId="438DC5CB" w14:textId="77777777" w:rsidTr="006E0058">
        <w:tc>
          <w:tcPr>
            <w:tcW w:w="883" w:type="dxa"/>
            <w:shd w:val="clear" w:color="auto" w:fill="auto"/>
          </w:tcPr>
          <w:p w14:paraId="7EC4581E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71.</w:t>
            </w:r>
          </w:p>
        </w:tc>
        <w:tc>
          <w:tcPr>
            <w:tcW w:w="6088" w:type="dxa"/>
            <w:shd w:val="clear" w:color="auto" w:fill="auto"/>
          </w:tcPr>
          <w:p w14:paraId="4D7581BD" w14:textId="3B25374A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</w:t>
            </w:r>
            <w:r w:rsidR="00DE0328"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săpunurilor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, </w:t>
            </w:r>
            <w:r w:rsidR="00DE0328"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detergenților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FA1FF1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ș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i a produselor de </w:t>
            </w:r>
            <w:r w:rsidR="00DE0328"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întreţinere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FFF1FD4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2041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DEA1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2041</w:t>
            </w:r>
          </w:p>
        </w:tc>
      </w:tr>
      <w:tr w:rsidR="002D662E" w:rsidRPr="00076EEE" w14:paraId="1E09BFFE" w14:textId="77777777" w:rsidTr="006E0058">
        <w:tc>
          <w:tcPr>
            <w:tcW w:w="883" w:type="dxa"/>
            <w:shd w:val="clear" w:color="auto" w:fill="auto"/>
          </w:tcPr>
          <w:p w14:paraId="30E9C787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72.</w:t>
            </w:r>
          </w:p>
        </w:tc>
        <w:tc>
          <w:tcPr>
            <w:tcW w:w="6088" w:type="dxa"/>
            <w:shd w:val="clear" w:color="auto" w:fill="auto"/>
          </w:tcPr>
          <w:p w14:paraId="13984429" w14:textId="70F804C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parfumurilor </w:t>
            </w:r>
            <w:r w:rsidR="00DE032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ș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 a produselor cosmetice (de toalet</w:t>
            </w:r>
            <w:r w:rsidR="00DE032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37BA2A0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2042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A3C6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2042</w:t>
            </w:r>
          </w:p>
        </w:tc>
      </w:tr>
      <w:tr w:rsidR="002D662E" w:rsidRPr="00076EEE" w14:paraId="4F13A05C" w14:textId="77777777" w:rsidTr="006E0058">
        <w:tc>
          <w:tcPr>
            <w:tcW w:w="883" w:type="dxa"/>
            <w:shd w:val="clear" w:color="auto" w:fill="auto"/>
          </w:tcPr>
          <w:p w14:paraId="77173DAD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73.</w:t>
            </w:r>
          </w:p>
        </w:tc>
        <w:tc>
          <w:tcPr>
            <w:tcW w:w="6088" w:type="dxa"/>
            <w:shd w:val="clear" w:color="auto" w:fill="auto"/>
          </w:tcPr>
          <w:p w14:paraId="51A5FDD9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cleiurilor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8084C2A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2052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DB66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2059</w:t>
            </w:r>
          </w:p>
        </w:tc>
      </w:tr>
      <w:tr w:rsidR="002D662E" w:rsidRPr="00076EEE" w14:paraId="6A68A9E6" w14:textId="77777777" w:rsidTr="006E0058">
        <w:tc>
          <w:tcPr>
            <w:tcW w:w="883" w:type="dxa"/>
            <w:shd w:val="clear" w:color="auto" w:fill="auto"/>
          </w:tcPr>
          <w:p w14:paraId="3EFBCE20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74.</w:t>
            </w:r>
          </w:p>
        </w:tc>
        <w:tc>
          <w:tcPr>
            <w:tcW w:w="6088" w:type="dxa"/>
            <w:shd w:val="clear" w:color="auto" w:fill="auto"/>
          </w:tcPr>
          <w:p w14:paraId="5D1F8042" w14:textId="75DC2CDE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uleiurilor </w:t>
            </w:r>
            <w:r w:rsidR="00DE0328"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esențiale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C884DA1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2053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D150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2059</w:t>
            </w:r>
          </w:p>
        </w:tc>
      </w:tr>
      <w:tr w:rsidR="002D662E" w:rsidRPr="00076EEE" w14:paraId="7B9F2531" w14:textId="77777777" w:rsidTr="006E0058">
        <w:tc>
          <w:tcPr>
            <w:tcW w:w="883" w:type="dxa"/>
            <w:shd w:val="clear" w:color="auto" w:fill="auto"/>
          </w:tcPr>
          <w:p w14:paraId="4C4AD377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75.</w:t>
            </w:r>
          </w:p>
        </w:tc>
        <w:tc>
          <w:tcPr>
            <w:tcW w:w="6088" w:type="dxa"/>
            <w:shd w:val="clear" w:color="auto" w:fill="auto"/>
          </w:tcPr>
          <w:p w14:paraId="6D9F602F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produse chimice n.c.a.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639D0C1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2059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4252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2051, 2059</w:t>
            </w:r>
          </w:p>
        </w:tc>
      </w:tr>
      <w:tr w:rsidR="002D662E" w:rsidRPr="00076EEE" w14:paraId="417F54CF" w14:textId="77777777" w:rsidTr="006E0058">
        <w:tc>
          <w:tcPr>
            <w:tcW w:w="883" w:type="dxa"/>
            <w:shd w:val="clear" w:color="auto" w:fill="auto"/>
          </w:tcPr>
          <w:p w14:paraId="2362CE1A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76.</w:t>
            </w:r>
          </w:p>
        </w:tc>
        <w:tc>
          <w:tcPr>
            <w:tcW w:w="6088" w:type="dxa"/>
            <w:shd w:val="clear" w:color="auto" w:fill="auto"/>
          </w:tcPr>
          <w:p w14:paraId="20897451" w14:textId="1AB2341E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fibrelor sintetice </w:t>
            </w:r>
            <w:r w:rsidR="00DE032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ș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 artificiale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4401C18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2060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A84D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2060</w:t>
            </w:r>
          </w:p>
        </w:tc>
      </w:tr>
      <w:tr w:rsidR="002D662E" w:rsidRPr="00076EEE" w14:paraId="583D484A" w14:textId="77777777" w:rsidTr="006E0058">
        <w:tc>
          <w:tcPr>
            <w:tcW w:w="883" w:type="dxa"/>
            <w:shd w:val="clear" w:color="auto" w:fill="auto"/>
          </w:tcPr>
          <w:p w14:paraId="4CE563F0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77.</w:t>
            </w:r>
          </w:p>
        </w:tc>
        <w:tc>
          <w:tcPr>
            <w:tcW w:w="6088" w:type="dxa"/>
            <w:shd w:val="clear" w:color="auto" w:fill="auto"/>
          </w:tcPr>
          <w:p w14:paraId="1737C6C1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produselor farmaceutice de bază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1D0A86A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BD3A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2110</w:t>
            </w:r>
          </w:p>
        </w:tc>
      </w:tr>
      <w:tr w:rsidR="002D662E" w:rsidRPr="00076EEE" w14:paraId="5E293643" w14:textId="77777777" w:rsidTr="006E0058">
        <w:tc>
          <w:tcPr>
            <w:tcW w:w="883" w:type="dxa"/>
            <w:shd w:val="clear" w:color="auto" w:fill="auto"/>
          </w:tcPr>
          <w:p w14:paraId="420B2024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78.</w:t>
            </w:r>
          </w:p>
        </w:tc>
        <w:tc>
          <w:tcPr>
            <w:tcW w:w="6088" w:type="dxa"/>
            <w:shd w:val="clear" w:color="auto" w:fill="auto"/>
          </w:tcPr>
          <w:p w14:paraId="3FDCD613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preparatelor farmaceutice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60D7E4E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434A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2120</w:t>
            </w:r>
          </w:p>
        </w:tc>
      </w:tr>
      <w:tr w:rsidR="002D662E" w:rsidRPr="00076EEE" w14:paraId="2DEA6076" w14:textId="77777777" w:rsidTr="006E0058">
        <w:tc>
          <w:tcPr>
            <w:tcW w:w="883" w:type="dxa"/>
            <w:shd w:val="clear" w:color="auto" w:fill="auto"/>
          </w:tcPr>
          <w:p w14:paraId="6E139402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79.</w:t>
            </w:r>
          </w:p>
        </w:tc>
        <w:tc>
          <w:tcPr>
            <w:tcW w:w="6088" w:type="dxa"/>
            <w:shd w:val="clear" w:color="auto" w:fill="auto"/>
          </w:tcPr>
          <w:p w14:paraId="0022119C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sticlei plate 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60A2AF8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46C2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2311</w:t>
            </w:r>
          </w:p>
        </w:tc>
      </w:tr>
      <w:tr w:rsidR="002D662E" w:rsidRPr="00076EEE" w14:paraId="1E747C53" w14:textId="77777777" w:rsidTr="006E0058">
        <w:tc>
          <w:tcPr>
            <w:tcW w:w="883" w:type="dxa"/>
            <w:shd w:val="clear" w:color="auto" w:fill="auto"/>
          </w:tcPr>
          <w:p w14:paraId="13835C7F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80.</w:t>
            </w:r>
          </w:p>
        </w:tc>
        <w:tc>
          <w:tcPr>
            <w:tcW w:w="6088" w:type="dxa"/>
            <w:shd w:val="clear" w:color="auto" w:fill="auto"/>
          </w:tcPr>
          <w:p w14:paraId="31802E82" w14:textId="418612ED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Prelucrarea </w:t>
            </w:r>
            <w:r w:rsidR="00DE032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ș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 fasonarea sticlei plate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D84F7D0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9E16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2312, 2932</w:t>
            </w:r>
          </w:p>
        </w:tc>
      </w:tr>
      <w:tr w:rsidR="002D662E" w:rsidRPr="00076EEE" w14:paraId="17948F59" w14:textId="77777777" w:rsidTr="006E0058">
        <w:tc>
          <w:tcPr>
            <w:tcW w:w="883" w:type="dxa"/>
            <w:shd w:val="clear" w:color="auto" w:fill="auto"/>
          </w:tcPr>
          <w:p w14:paraId="75D236D1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81.</w:t>
            </w:r>
          </w:p>
        </w:tc>
        <w:tc>
          <w:tcPr>
            <w:tcW w:w="6088" w:type="dxa"/>
            <w:shd w:val="clear" w:color="auto" w:fill="auto"/>
          </w:tcPr>
          <w:p w14:paraId="1C8DF8BF" w14:textId="4F90F87F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articolelor din sticl</w:t>
            </w:r>
            <w:r w:rsidR="00DE032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0D8C84F1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2313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C4F3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2313</w:t>
            </w:r>
          </w:p>
        </w:tc>
      </w:tr>
      <w:tr w:rsidR="002D662E" w:rsidRPr="00076EEE" w14:paraId="283E35C7" w14:textId="77777777" w:rsidTr="006E0058">
        <w:tc>
          <w:tcPr>
            <w:tcW w:w="883" w:type="dxa"/>
            <w:shd w:val="clear" w:color="auto" w:fill="auto"/>
          </w:tcPr>
          <w:p w14:paraId="394C007B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82.</w:t>
            </w:r>
          </w:p>
        </w:tc>
        <w:tc>
          <w:tcPr>
            <w:tcW w:w="6088" w:type="dxa"/>
            <w:shd w:val="clear" w:color="auto" w:fill="auto"/>
          </w:tcPr>
          <w:p w14:paraId="33BB3C89" w14:textId="0799F748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fibrelor din sticl</w:t>
            </w:r>
            <w:r w:rsidR="00DE032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10E230B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2314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3D95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2314</w:t>
            </w:r>
          </w:p>
        </w:tc>
      </w:tr>
      <w:tr w:rsidR="002D662E" w:rsidRPr="00076EEE" w14:paraId="0F17A4FB" w14:textId="77777777" w:rsidTr="006E0058">
        <w:tc>
          <w:tcPr>
            <w:tcW w:w="883" w:type="dxa"/>
            <w:shd w:val="clear" w:color="auto" w:fill="auto"/>
          </w:tcPr>
          <w:p w14:paraId="75A1D30E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83.</w:t>
            </w:r>
          </w:p>
        </w:tc>
        <w:tc>
          <w:tcPr>
            <w:tcW w:w="6088" w:type="dxa"/>
            <w:shd w:val="clear" w:color="auto" w:fill="auto"/>
          </w:tcPr>
          <w:p w14:paraId="5C2AB007" w14:textId="5CE68019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de </w:t>
            </w:r>
            <w:r w:rsidR="00DE0328"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sticlărie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tehnic</w:t>
            </w:r>
            <w:r w:rsidR="00DE032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CAFE4C4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2319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2672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2315</w:t>
            </w:r>
          </w:p>
        </w:tc>
      </w:tr>
      <w:tr w:rsidR="002D662E" w:rsidRPr="00076EEE" w14:paraId="4713387E" w14:textId="77777777" w:rsidTr="006E0058">
        <w:tc>
          <w:tcPr>
            <w:tcW w:w="883" w:type="dxa"/>
            <w:shd w:val="clear" w:color="auto" w:fill="auto"/>
          </w:tcPr>
          <w:p w14:paraId="1920E230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84.</w:t>
            </w:r>
          </w:p>
        </w:tc>
        <w:tc>
          <w:tcPr>
            <w:tcW w:w="6088" w:type="dxa"/>
            <w:shd w:val="clear" w:color="auto" w:fill="auto"/>
          </w:tcPr>
          <w:p w14:paraId="1D921D56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produse refractare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097C342D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6435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2320</w:t>
            </w:r>
          </w:p>
        </w:tc>
      </w:tr>
      <w:tr w:rsidR="002D662E" w:rsidRPr="00076EEE" w14:paraId="5BE4861D" w14:textId="77777777" w:rsidTr="006E0058">
        <w:tc>
          <w:tcPr>
            <w:tcW w:w="883" w:type="dxa"/>
            <w:shd w:val="clear" w:color="auto" w:fill="auto"/>
          </w:tcPr>
          <w:p w14:paraId="476B21B3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85.</w:t>
            </w:r>
          </w:p>
        </w:tc>
        <w:tc>
          <w:tcPr>
            <w:tcW w:w="6088" w:type="dxa"/>
            <w:shd w:val="clear" w:color="auto" w:fill="auto"/>
          </w:tcPr>
          <w:p w14:paraId="73F8A764" w14:textId="614C7264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</w:t>
            </w:r>
            <w:r w:rsidR="00DE0328"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plăcilor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DE032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ș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 dalelor din ceramic</w:t>
            </w:r>
            <w:r w:rsidR="00DE032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53A9F97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2331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2BDC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2331</w:t>
            </w:r>
          </w:p>
        </w:tc>
      </w:tr>
      <w:tr w:rsidR="002D662E" w:rsidRPr="00076EEE" w14:paraId="740A09DD" w14:textId="77777777" w:rsidTr="006E0058">
        <w:tc>
          <w:tcPr>
            <w:tcW w:w="883" w:type="dxa"/>
            <w:shd w:val="clear" w:color="auto" w:fill="auto"/>
          </w:tcPr>
          <w:p w14:paraId="68F9F5A7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86.</w:t>
            </w:r>
          </w:p>
        </w:tc>
        <w:tc>
          <w:tcPr>
            <w:tcW w:w="6088" w:type="dxa"/>
            <w:shd w:val="clear" w:color="auto" w:fill="auto"/>
          </w:tcPr>
          <w:p w14:paraId="5851EFD1" w14:textId="1F570A61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cărămizilor, </w:t>
            </w:r>
            <w:r w:rsidR="00DE0328"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țiglelor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DE032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ș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 a altor produse pentru construcții, din argil</w:t>
            </w:r>
            <w:r w:rsidR="00DE032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ars</w:t>
            </w:r>
            <w:r w:rsidR="00DE032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A6A1132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2332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9710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2332</w:t>
            </w:r>
          </w:p>
        </w:tc>
      </w:tr>
      <w:tr w:rsidR="002D662E" w:rsidRPr="00076EEE" w14:paraId="67E95AF9" w14:textId="77777777" w:rsidTr="006E0058">
        <w:tc>
          <w:tcPr>
            <w:tcW w:w="883" w:type="dxa"/>
            <w:shd w:val="clear" w:color="auto" w:fill="auto"/>
          </w:tcPr>
          <w:p w14:paraId="4029674F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87.</w:t>
            </w:r>
          </w:p>
        </w:tc>
        <w:tc>
          <w:tcPr>
            <w:tcW w:w="6088" w:type="dxa"/>
            <w:shd w:val="clear" w:color="auto" w:fill="auto"/>
          </w:tcPr>
          <w:p w14:paraId="0F6D1DA4" w14:textId="58A9A576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articolelor ceramice pentru uz </w:t>
            </w:r>
            <w:r w:rsidR="00DE0328"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gospodăresc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DE0328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ș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 ornamental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816CB2E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2341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A32A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2341</w:t>
            </w:r>
          </w:p>
        </w:tc>
      </w:tr>
      <w:tr w:rsidR="002D662E" w:rsidRPr="00076EEE" w14:paraId="00985C35" w14:textId="77777777" w:rsidTr="006E0058">
        <w:tc>
          <w:tcPr>
            <w:tcW w:w="883" w:type="dxa"/>
            <w:shd w:val="clear" w:color="auto" w:fill="auto"/>
          </w:tcPr>
          <w:p w14:paraId="7E53DEB1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88.</w:t>
            </w:r>
          </w:p>
        </w:tc>
        <w:tc>
          <w:tcPr>
            <w:tcW w:w="6088" w:type="dxa"/>
            <w:shd w:val="clear" w:color="auto" w:fill="auto"/>
          </w:tcPr>
          <w:p w14:paraId="72931D24" w14:textId="444A1904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obiecte sanitare din ceramic</w:t>
            </w:r>
            <w:r w:rsidR="00C94C3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0D1DD33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2342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AF63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2342</w:t>
            </w:r>
          </w:p>
        </w:tc>
      </w:tr>
      <w:tr w:rsidR="002D662E" w:rsidRPr="00076EEE" w14:paraId="272B622A" w14:textId="77777777" w:rsidTr="006E0058">
        <w:tc>
          <w:tcPr>
            <w:tcW w:w="883" w:type="dxa"/>
            <w:shd w:val="clear" w:color="auto" w:fill="auto"/>
          </w:tcPr>
          <w:p w14:paraId="70161EAA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89.</w:t>
            </w:r>
          </w:p>
        </w:tc>
        <w:tc>
          <w:tcPr>
            <w:tcW w:w="6088" w:type="dxa"/>
            <w:shd w:val="clear" w:color="auto" w:fill="auto"/>
          </w:tcPr>
          <w:p w14:paraId="1BA34F8E" w14:textId="5848B84D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izolatorilor </w:t>
            </w:r>
            <w:r w:rsidR="00C94C3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ș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 pieselor izolante din ceramic</w:t>
            </w:r>
            <w:r w:rsidR="00C94C3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32FB9E6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2343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990D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2343</w:t>
            </w:r>
          </w:p>
        </w:tc>
      </w:tr>
      <w:tr w:rsidR="002D662E" w:rsidRPr="00076EEE" w14:paraId="1F3D1E92" w14:textId="77777777" w:rsidTr="006E0058">
        <w:tc>
          <w:tcPr>
            <w:tcW w:w="883" w:type="dxa"/>
            <w:shd w:val="clear" w:color="auto" w:fill="auto"/>
          </w:tcPr>
          <w:p w14:paraId="4661A1F3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</w:tcPr>
          <w:p w14:paraId="2A8EC610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produse tehnice din ceramica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2512509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2344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A036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2344</w:t>
            </w:r>
          </w:p>
        </w:tc>
      </w:tr>
      <w:tr w:rsidR="002D662E" w:rsidRPr="00076EEE" w14:paraId="3224C6F3" w14:textId="77777777" w:rsidTr="006E0058">
        <w:tc>
          <w:tcPr>
            <w:tcW w:w="883" w:type="dxa"/>
            <w:shd w:val="clear" w:color="auto" w:fill="auto"/>
          </w:tcPr>
          <w:p w14:paraId="06CA908C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</w:tcPr>
          <w:p w14:paraId="2418059B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produse ceramice n.c.a.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89BCE5F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2349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DBCB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2345</w:t>
            </w:r>
          </w:p>
        </w:tc>
      </w:tr>
      <w:tr w:rsidR="002D662E" w:rsidRPr="00076EEE" w14:paraId="70D35AF9" w14:textId="77777777" w:rsidTr="006E0058">
        <w:tc>
          <w:tcPr>
            <w:tcW w:w="883" w:type="dxa"/>
            <w:shd w:val="clear" w:color="auto" w:fill="auto"/>
          </w:tcPr>
          <w:p w14:paraId="47F127B4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</w:tcPr>
          <w:p w14:paraId="098CEC8D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cimentului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E5B8D9F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2351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1A01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2351</w:t>
            </w:r>
          </w:p>
        </w:tc>
      </w:tr>
      <w:tr w:rsidR="002D662E" w:rsidRPr="00076EEE" w14:paraId="2EC4440A" w14:textId="77777777" w:rsidTr="006E0058">
        <w:tc>
          <w:tcPr>
            <w:tcW w:w="883" w:type="dxa"/>
            <w:shd w:val="clear" w:color="auto" w:fill="auto"/>
          </w:tcPr>
          <w:p w14:paraId="7755EEA7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</w:tcPr>
          <w:p w14:paraId="36B16199" w14:textId="6732DE21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varului </w:t>
            </w:r>
            <w:r w:rsidR="00FA1FF1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ș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 ipsosului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DF9F7D5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2352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58AA3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2352</w:t>
            </w:r>
          </w:p>
        </w:tc>
      </w:tr>
      <w:tr w:rsidR="002D662E" w:rsidRPr="00076EEE" w14:paraId="268C22ED" w14:textId="77777777" w:rsidTr="006E0058">
        <w:tc>
          <w:tcPr>
            <w:tcW w:w="883" w:type="dxa"/>
            <w:shd w:val="clear" w:color="auto" w:fill="auto"/>
          </w:tcPr>
          <w:p w14:paraId="3A730FA5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</w:tcPr>
          <w:p w14:paraId="6B2C08E0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produselor din beton pentru construcții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35D74B6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1CFF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2361</w:t>
            </w:r>
          </w:p>
        </w:tc>
      </w:tr>
      <w:tr w:rsidR="002D662E" w:rsidRPr="00076EEE" w14:paraId="22D2991B" w14:textId="77777777" w:rsidTr="006E0058">
        <w:tc>
          <w:tcPr>
            <w:tcW w:w="883" w:type="dxa"/>
            <w:shd w:val="clear" w:color="auto" w:fill="auto"/>
          </w:tcPr>
          <w:p w14:paraId="6924B218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</w:tcPr>
          <w:p w14:paraId="3FD124F3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produselor din ipsos pentru construcții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5835D23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DFE8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2362</w:t>
            </w:r>
          </w:p>
        </w:tc>
      </w:tr>
      <w:tr w:rsidR="002D662E" w:rsidRPr="00076EEE" w14:paraId="6801EBB6" w14:textId="77777777" w:rsidTr="006E0058">
        <w:tc>
          <w:tcPr>
            <w:tcW w:w="883" w:type="dxa"/>
            <w:shd w:val="clear" w:color="auto" w:fill="auto"/>
          </w:tcPr>
          <w:p w14:paraId="044861C7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</w:tcPr>
          <w:p w14:paraId="67DBAEE9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betonului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1D21382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4D87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2363</w:t>
            </w:r>
          </w:p>
        </w:tc>
      </w:tr>
      <w:tr w:rsidR="002D662E" w:rsidRPr="00076EEE" w14:paraId="04E999E6" w14:textId="77777777" w:rsidTr="006E0058">
        <w:tc>
          <w:tcPr>
            <w:tcW w:w="883" w:type="dxa"/>
            <w:shd w:val="clear" w:color="auto" w:fill="auto"/>
          </w:tcPr>
          <w:p w14:paraId="2CBCA3BF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</w:tcPr>
          <w:p w14:paraId="5BE2AF2D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mortarului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267348E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F1F1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2364</w:t>
            </w:r>
          </w:p>
        </w:tc>
      </w:tr>
      <w:tr w:rsidR="002D662E" w:rsidRPr="00076EEE" w14:paraId="7EA68656" w14:textId="77777777" w:rsidTr="006E0058">
        <w:tc>
          <w:tcPr>
            <w:tcW w:w="883" w:type="dxa"/>
            <w:shd w:val="clear" w:color="auto" w:fill="auto"/>
          </w:tcPr>
          <w:p w14:paraId="10C1BD09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</w:tcPr>
          <w:p w14:paraId="737DC9C0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produselor din azbociment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BB1AF87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B3B9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2365</w:t>
            </w:r>
          </w:p>
        </w:tc>
      </w:tr>
      <w:tr w:rsidR="002D662E" w:rsidRPr="00076EEE" w14:paraId="591EF5EC" w14:textId="77777777" w:rsidTr="006E0058">
        <w:tc>
          <w:tcPr>
            <w:tcW w:w="883" w:type="dxa"/>
            <w:shd w:val="clear" w:color="auto" w:fill="auto"/>
          </w:tcPr>
          <w:p w14:paraId="557C920B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</w:tcPr>
          <w:p w14:paraId="26FB9321" w14:textId="35C1CD31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altor articole din beton, ciment </w:t>
            </w:r>
            <w:r w:rsidR="00FA1FF1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ș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 ipsos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C481861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0E58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2366</w:t>
            </w:r>
          </w:p>
        </w:tc>
      </w:tr>
      <w:tr w:rsidR="002D662E" w:rsidRPr="00076EEE" w14:paraId="50EE52F1" w14:textId="77777777" w:rsidTr="006E0058">
        <w:tc>
          <w:tcPr>
            <w:tcW w:w="883" w:type="dxa"/>
            <w:shd w:val="clear" w:color="auto" w:fill="auto"/>
          </w:tcPr>
          <w:p w14:paraId="13CD422B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10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</w:tcPr>
          <w:p w14:paraId="44702085" w14:textId="5DCB2003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Tăierea, fasonarea </w:t>
            </w:r>
            <w:r w:rsidR="00FA1FF1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ș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 finisarea pietrei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C9C714D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2370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486D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2370</w:t>
            </w:r>
          </w:p>
        </w:tc>
      </w:tr>
      <w:tr w:rsidR="002D662E" w:rsidRPr="00076EEE" w14:paraId="3861794E" w14:textId="77777777" w:rsidTr="006E0058">
        <w:tc>
          <w:tcPr>
            <w:tcW w:w="883" w:type="dxa"/>
            <w:shd w:val="clear" w:color="auto" w:fill="auto"/>
          </w:tcPr>
          <w:p w14:paraId="61F0BD1E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10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</w:tcPr>
          <w:p w14:paraId="6B94125F" w14:textId="3359AB26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produse abra</w:t>
            </w:r>
            <w:r w:rsidR="00FA1FF1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z</w:t>
            </w: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ive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A91A4A0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2391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6FF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2391</w:t>
            </w:r>
          </w:p>
        </w:tc>
      </w:tr>
      <w:tr w:rsidR="002D662E" w:rsidRPr="00076EEE" w14:paraId="15DB9B69" w14:textId="77777777" w:rsidTr="006E0058">
        <w:tc>
          <w:tcPr>
            <w:tcW w:w="883" w:type="dxa"/>
            <w:shd w:val="clear" w:color="auto" w:fill="auto"/>
          </w:tcPr>
          <w:p w14:paraId="0E7788EB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10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1ACC6236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produse din minerale nemetalice n.c.a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DE065FE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2399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99D7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2399</w:t>
            </w:r>
          </w:p>
        </w:tc>
      </w:tr>
      <w:tr w:rsidR="002D662E" w:rsidRPr="00076EEE" w14:paraId="4546FB74" w14:textId="77777777" w:rsidTr="006E0058">
        <w:tc>
          <w:tcPr>
            <w:tcW w:w="883" w:type="dxa"/>
            <w:shd w:val="clear" w:color="auto" w:fill="auto"/>
          </w:tcPr>
          <w:p w14:paraId="24E5B781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10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1BBD97B9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Trefilarea firelor la rece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3724F1A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2434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6971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2434</w:t>
            </w:r>
          </w:p>
        </w:tc>
      </w:tr>
      <w:tr w:rsidR="002D662E" w:rsidRPr="00076EEE" w14:paraId="5BFEFAA6" w14:textId="77777777" w:rsidTr="006E0058">
        <w:tc>
          <w:tcPr>
            <w:tcW w:w="883" w:type="dxa"/>
            <w:shd w:val="clear" w:color="auto" w:fill="auto"/>
          </w:tcPr>
          <w:p w14:paraId="4F295E17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10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010B871B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construcții metalice și părți componente ale structurilor metalice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24AB5C1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87A0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2511</w:t>
            </w:r>
          </w:p>
        </w:tc>
      </w:tr>
      <w:tr w:rsidR="002D662E" w:rsidRPr="00076EEE" w14:paraId="007A98A9" w14:textId="77777777" w:rsidTr="006E0058">
        <w:tc>
          <w:tcPr>
            <w:tcW w:w="883" w:type="dxa"/>
            <w:shd w:val="clear" w:color="auto" w:fill="auto"/>
          </w:tcPr>
          <w:p w14:paraId="5FE29BBA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10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137D1E37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uşi şi ferestre din metal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1FCF02F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0A80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2512</w:t>
            </w:r>
          </w:p>
        </w:tc>
      </w:tr>
      <w:tr w:rsidR="002D662E" w:rsidRPr="00076EEE" w14:paraId="4881FAAE" w14:textId="77777777" w:rsidTr="006E0058">
        <w:tc>
          <w:tcPr>
            <w:tcW w:w="883" w:type="dxa"/>
            <w:shd w:val="clear" w:color="auto" w:fill="auto"/>
          </w:tcPr>
          <w:p w14:paraId="7A3F3BCC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10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66E5E7FC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Producţia de rezervoare, cisterne şi containere metalice; producţia de radiatoare şi cazane pentru încălzirea central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D01A310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2521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6198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2521</w:t>
            </w:r>
          </w:p>
        </w:tc>
      </w:tr>
      <w:tr w:rsidR="002D662E" w:rsidRPr="00076EEE" w14:paraId="22736327" w14:textId="77777777" w:rsidTr="006E0058">
        <w:tc>
          <w:tcPr>
            <w:tcW w:w="883" w:type="dxa"/>
            <w:shd w:val="clear" w:color="auto" w:fill="auto"/>
          </w:tcPr>
          <w:p w14:paraId="3D7AC5B8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10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29FFFBE3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Producţia de rezervoare, cisterne şi containere metalice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C6EF759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2529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00E7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2522</w:t>
            </w:r>
          </w:p>
        </w:tc>
      </w:tr>
      <w:tr w:rsidR="002D662E" w:rsidRPr="00076EEE" w14:paraId="70366C55" w14:textId="77777777" w:rsidTr="006E0058">
        <w:tc>
          <w:tcPr>
            <w:tcW w:w="883" w:type="dxa"/>
            <w:shd w:val="clear" w:color="auto" w:fill="auto"/>
          </w:tcPr>
          <w:p w14:paraId="3FAFA2B7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10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50020E43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Producţia generatoarelor de aburi (cu excepţia cazanelor pentru încălzirea centrală)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9E9FAA0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2530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C79C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2521</w:t>
            </w:r>
          </w:p>
        </w:tc>
      </w:tr>
      <w:tr w:rsidR="002D662E" w:rsidRPr="00076EEE" w14:paraId="3A92FD2A" w14:textId="77777777" w:rsidTr="006E0058">
        <w:tc>
          <w:tcPr>
            <w:tcW w:w="883" w:type="dxa"/>
            <w:shd w:val="clear" w:color="auto" w:fill="auto"/>
          </w:tcPr>
          <w:p w14:paraId="72E6EFB6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>10</w:t>
            </w:r>
            <w:r w:rsidRPr="00076EEE"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>9</w:t>
            </w:r>
            <w:r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20871C9E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Tratarea și acoperirea metalelor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A61AAD8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0B52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2551, 2552, 2553</w:t>
            </w:r>
          </w:p>
        </w:tc>
      </w:tr>
      <w:tr w:rsidR="002D662E" w:rsidRPr="00076EEE" w14:paraId="27B492D6" w14:textId="77777777" w:rsidTr="006E0058">
        <w:tc>
          <w:tcPr>
            <w:tcW w:w="883" w:type="dxa"/>
            <w:shd w:val="clear" w:color="auto" w:fill="auto"/>
          </w:tcPr>
          <w:p w14:paraId="34070CD3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110.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0D83C8F5" w14:textId="4930EFBD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Operațiuni de mecanică general</w:t>
            </w:r>
            <w:r w:rsidR="00FA1FF1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ă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3C10B5D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B6A4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2553</w:t>
            </w:r>
          </w:p>
        </w:tc>
      </w:tr>
      <w:tr w:rsidR="002D662E" w:rsidRPr="00076EEE" w14:paraId="306B298A" w14:textId="77777777" w:rsidTr="006E0058">
        <w:tc>
          <w:tcPr>
            <w:tcW w:w="883" w:type="dxa"/>
            <w:shd w:val="clear" w:color="auto" w:fill="auto"/>
          </w:tcPr>
          <w:p w14:paraId="5571ECE3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111.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0E99B5CE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articolelor de feronerie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9E0648C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2572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17FD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2562</w:t>
            </w:r>
          </w:p>
        </w:tc>
      </w:tr>
      <w:tr w:rsidR="002D662E" w:rsidRPr="00076EEE" w14:paraId="41C2E6A7" w14:textId="77777777" w:rsidTr="006E0058">
        <w:tc>
          <w:tcPr>
            <w:tcW w:w="883" w:type="dxa"/>
            <w:shd w:val="clear" w:color="auto" w:fill="auto"/>
          </w:tcPr>
          <w:p w14:paraId="1A256AE0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112.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2881E1C0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uneltelor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9BE5C71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2573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1EC9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2563</w:t>
            </w:r>
          </w:p>
        </w:tc>
      </w:tr>
      <w:tr w:rsidR="002D662E" w:rsidRPr="00076EEE" w14:paraId="07C76ED7" w14:textId="77777777" w:rsidTr="006E0058">
        <w:tc>
          <w:tcPr>
            <w:tcW w:w="883" w:type="dxa"/>
            <w:shd w:val="clear" w:color="auto" w:fill="auto"/>
          </w:tcPr>
          <w:p w14:paraId="6D176224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113.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351CF83D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ambalajelor uşoare din metal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36C0B10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2592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228D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2592</w:t>
            </w:r>
          </w:p>
        </w:tc>
      </w:tr>
      <w:tr w:rsidR="002D662E" w:rsidRPr="00076EEE" w14:paraId="1DA75CA3" w14:textId="77777777" w:rsidTr="006E0058">
        <w:tc>
          <w:tcPr>
            <w:tcW w:w="883" w:type="dxa"/>
            <w:shd w:val="clear" w:color="auto" w:fill="auto"/>
          </w:tcPr>
          <w:p w14:paraId="08F3EC00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114.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10B170D4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articolelor din fire metalice; fabricarea de lanţuri şi arcuri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02422AAB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2593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97B2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2593</w:t>
            </w:r>
          </w:p>
        </w:tc>
      </w:tr>
      <w:tr w:rsidR="002D662E" w:rsidRPr="00076EEE" w14:paraId="548AFE89" w14:textId="77777777" w:rsidTr="006E0058">
        <w:tc>
          <w:tcPr>
            <w:tcW w:w="883" w:type="dxa"/>
            <w:shd w:val="clear" w:color="auto" w:fill="auto"/>
          </w:tcPr>
          <w:p w14:paraId="3899A2F2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115.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790CED8F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altor articole din metal n.c.a 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00028A61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2599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4F6D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2599</w:t>
            </w:r>
          </w:p>
        </w:tc>
      </w:tr>
      <w:tr w:rsidR="002D662E" w:rsidRPr="00076EEE" w14:paraId="339206E5" w14:textId="77777777" w:rsidTr="006E0058">
        <w:tc>
          <w:tcPr>
            <w:tcW w:w="883" w:type="dxa"/>
            <w:shd w:val="clear" w:color="auto" w:fill="auto"/>
          </w:tcPr>
          <w:p w14:paraId="7353B1CC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116.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6CD8CBC1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subansamblurilor electronice (module)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40D93A3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D0B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2612</w:t>
            </w:r>
          </w:p>
        </w:tc>
      </w:tr>
      <w:tr w:rsidR="002D662E" w:rsidRPr="00076EEE" w14:paraId="6C288680" w14:textId="77777777" w:rsidTr="006E0058">
        <w:tc>
          <w:tcPr>
            <w:tcW w:w="883" w:type="dxa"/>
            <w:shd w:val="clear" w:color="auto" w:fill="auto"/>
          </w:tcPr>
          <w:p w14:paraId="041F4601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117.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3ECD3A6D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componente electronice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2474BED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A540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2611</w:t>
            </w:r>
          </w:p>
        </w:tc>
      </w:tr>
      <w:tr w:rsidR="002D662E" w:rsidRPr="00076EEE" w14:paraId="1B8CACD5" w14:textId="77777777" w:rsidTr="006E0058">
        <w:tc>
          <w:tcPr>
            <w:tcW w:w="883" w:type="dxa"/>
            <w:shd w:val="clear" w:color="auto" w:fill="auto"/>
          </w:tcPr>
          <w:p w14:paraId="69BCDF2C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118.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0DCA92CC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calculatoarelor şi a echipamentelor periferice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F6E6098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81CF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2620</w:t>
            </w:r>
          </w:p>
        </w:tc>
      </w:tr>
      <w:tr w:rsidR="002D662E" w:rsidRPr="00076EEE" w14:paraId="04FF280A" w14:textId="77777777" w:rsidTr="006E0058">
        <w:tc>
          <w:tcPr>
            <w:tcW w:w="883" w:type="dxa"/>
            <w:shd w:val="clear" w:color="auto" w:fill="auto"/>
          </w:tcPr>
          <w:p w14:paraId="7ECF178E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119.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69C79AEB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echipamentelor de comunicaţii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98F1EC9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2630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D0B2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2630, 2651</w:t>
            </w:r>
          </w:p>
        </w:tc>
      </w:tr>
      <w:tr w:rsidR="002D662E" w:rsidRPr="00076EEE" w14:paraId="12D285E9" w14:textId="77777777" w:rsidTr="006E0058">
        <w:tc>
          <w:tcPr>
            <w:tcW w:w="883" w:type="dxa"/>
            <w:shd w:val="clear" w:color="auto" w:fill="auto"/>
          </w:tcPr>
          <w:p w14:paraId="4BAFC659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120.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31591F72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produselor electronice de larg consum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3182D75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2640</w:t>
            </w:r>
          </w:p>
        </w:tc>
        <w:tc>
          <w:tcPr>
            <w:tcW w:w="1610" w:type="dxa"/>
          </w:tcPr>
          <w:p w14:paraId="1194C191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2640</w:t>
            </w:r>
          </w:p>
        </w:tc>
      </w:tr>
      <w:tr w:rsidR="002D662E" w:rsidRPr="00076EEE" w14:paraId="1808E067" w14:textId="77777777" w:rsidTr="006E0058">
        <w:tc>
          <w:tcPr>
            <w:tcW w:w="883" w:type="dxa"/>
            <w:shd w:val="clear" w:color="auto" w:fill="auto"/>
          </w:tcPr>
          <w:p w14:paraId="3167F1E5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7BB7A525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instrumente şi dispozitive pentru măsură, verificare, control, navigaţie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F477D2B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2651</w:t>
            </w:r>
          </w:p>
        </w:tc>
        <w:tc>
          <w:tcPr>
            <w:tcW w:w="1610" w:type="dxa"/>
            <w:vAlign w:val="center"/>
          </w:tcPr>
          <w:p w14:paraId="0499B6DD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2651</w:t>
            </w:r>
          </w:p>
        </w:tc>
      </w:tr>
      <w:tr w:rsidR="002D662E" w:rsidRPr="00076EEE" w14:paraId="2D5B8CB7" w14:textId="77777777" w:rsidTr="006E0058">
        <w:tc>
          <w:tcPr>
            <w:tcW w:w="883" w:type="dxa"/>
            <w:shd w:val="clear" w:color="auto" w:fill="auto"/>
          </w:tcPr>
          <w:p w14:paraId="27959806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30F5F865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Producția de ceasuri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74708D7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2652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0B41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2652</w:t>
            </w:r>
          </w:p>
        </w:tc>
      </w:tr>
      <w:tr w:rsidR="002D662E" w:rsidRPr="00076EEE" w14:paraId="108D7490" w14:textId="77777777" w:rsidTr="006E0058">
        <w:tc>
          <w:tcPr>
            <w:tcW w:w="883" w:type="dxa"/>
            <w:shd w:val="clear" w:color="auto" w:fill="auto"/>
          </w:tcPr>
          <w:p w14:paraId="2C3202A0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</w:tcPr>
          <w:p w14:paraId="159B8C2B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echipamente pentru radiologie, electrodiagnostic şi electroterapie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0B5D1182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2660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716F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2660</w:t>
            </w:r>
          </w:p>
        </w:tc>
      </w:tr>
      <w:tr w:rsidR="002D662E" w:rsidRPr="00076EEE" w14:paraId="3FD0E99E" w14:textId="77777777" w:rsidTr="006E0058">
        <w:tc>
          <w:tcPr>
            <w:tcW w:w="883" w:type="dxa"/>
            <w:shd w:val="clear" w:color="auto" w:fill="auto"/>
          </w:tcPr>
          <w:p w14:paraId="1DBD657F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</w:tcPr>
          <w:p w14:paraId="05EB80EC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instrumente optice şi echipamente fotografice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6BD91A9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2670</w:t>
            </w:r>
          </w:p>
        </w:tc>
        <w:tc>
          <w:tcPr>
            <w:tcW w:w="1610" w:type="dxa"/>
            <w:vMerge w:val="restart"/>
            <w:vAlign w:val="center"/>
          </w:tcPr>
          <w:p w14:paraId="2189D584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2670</w:t>
            </w:r>
          </w:p>
        </w:tc>
      </w:tr>
      <w:tr w:rsidR="002D662E" w:rsidRPr="00076EEE" w14:paraId="5AAACE5F" w14:textId="77777777" w:rsidTr="006E0058">
        <w:tc>
          <w:tcPr>
            <w:tcW w:w="883" w:type="dxa"/>
            <w:shd w:val="clear" w:color="auto" w:fill="auto"/>
          </w:tcPr>
          <w:p w14:paraId="4C9F22DF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1009A200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suporților magnetici și optici destinați înregistrărilor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C989D6F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2680</w:t>
            </w:r>
          </w:p>
        </w:tc>
        <w:tc>
          <w:tcPr>
            <w:tcW w:w="1610" w:type="dxa"/>
            <w:vMerge/>
          </w:tcPr>
          <w:p w14:paraId="65DC9772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2D662E" w:rsidRPr="00076EEE" w14:paraId="412A2EFB" w14:textId="77777777" w:rsidTr="006E0058">
        <w:tc>
          <w:tcPr>
            <w:tcW w:w="883" w:type="dxa"/>
            <w:shd w:val="clear" w:color="auto" w:fill="auto"/>
          </w:tcPr>
          <w:p w14:paraId="65BC0A2C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79DF16E4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motoarelor, generatoarelor şi transformatoarelor electrice şi a aparatelor de distribuţie şi control al electricităţii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E7E3205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DA22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2711, 2910</w:t>
            </w:r>
          </w:p>
        </w:tc>
      </w:tr>
      <w:tr w:rsidR="002D662E" w:rsidRPr="00076EEE" w14:paraId="67C714E5" w14:textId="77777777" w:rsidTr="006E0058">
        <w:tc>
          <w:tcPr>
            <w:tcW w:w="883" w:type="dxa"/>
            <w:shd w:val="clear" w:color="auto" w:fill="auto"/>
          </w:tcPr>
          <w:p w14:paraId="0A592ADA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19CDB49B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aparatelor de control şi distribuţie a electricităţii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039655C2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B6D6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2711, 2712</w:t>
            </w:r>
          </w:p>
        </w:tc>
      </w:tr>
      <w:tr w:rsidR="002D662E" w:rsidRPr="00076EEE" w14:paraId="2840B6D2" w14:textId="77777777" w:rsidTr="006E0058">
        <w:tc>
          <w:tcPr>
            <w:tcW w:w="883" w:type="dxa"/>
            <w:shd w:val="clear" w:color="auto" w:fill="auto"/>
          </w:tcPr>
          <w:p w14:paraId="5B797745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5DE1895A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acumulatori şi baterii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05F2221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1D0F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2720</w:t>
            </w:r>
          </w:p>
        </w:tc>
      </w:tr>
      <w:tr w:rsidR="002D662E" w:rsidRPr="00076EEE" w14:paraId="2E2027E1" w14:textId="77777777" w:rsidTr="006E0058">
        <w:tc>
          <w:tcPr>
            <w:tcW w:w="883" w:type="dxa"/>
            <w:shd w:val="clear" w:color="auto" w:fill="auto"/>
          </w:tcPr>
          <w:p w14:paraId="55B25F1E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36F7F105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cabluri cu fibră optică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0E60E9A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2731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1637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2731</w:t>
            </w:r>
          </w:p>
        </w:tc>
      </w:tr>
      <w:tr w:rsidR="002D662E" w:rsidRPr="00076EEE" w14:paraId="701A3CBD" w14:textId="77777777" w:rsidTr="006E0058">
        <w:tc>
          <w:tcPr>
            <w:tcW w:w="883" w:type="dxa"/>
            <w:shd w:val="clear" w:color="auto" w:fill="auto"/>
          </w:tcPr>
          <w:p w14:paraId="22A6ABCC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6F196867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fire şi cabluri electrice şi electrocasnice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CC73992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2732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5D25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2732</w:t>
            </w:r>
          </w:p>
        </w:tc>
      </w:tr>
      <w:tr w:rsidR="002D662E" w:rsidRPr="00076EEE" w14:paraId="34EA6EE2" w14:textId="77777777" w:rsidTr="006E0058">
        <w:tc>
          <w:tcPr>
            <w:tcW w:w="883" w:type="dxa"/>
            <w:shd w:val="clear" w:color="auto" w:fill="auto"/>
          </w:tcPr>
          <w:p w14:paraId="399918DE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415BE061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dispozitivelor de conexiune pentru fire şi cabluri electrice şi electronice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CBBBA02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2733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D796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2733</w:t>
            </w:r>
          </w:p>
        </w:tc>
      </w:tr>
      <w:tr w:rsidR="002D662E" w:rsidRPr="00076EEE" w14:paraId="1287E143" w14:textId="77777777" w:rsidTr="006E0058">
        <w:tc>
          <w:tcPr>
            <w:tcW w:w="883" w:type="dxa"/>
            <w:shd w:val="clear" w:color="auto" w:fill="auto"/>
          </w:tcPr>
          <w:p w14:paraId="20ACA254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19DC3C45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echipamente electrice de iluminat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100EF0C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59E2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2740</w:t>
            </w:r>
          </w:p>
        </w:tc>
      </w:tr>
      <w:tr w:rsidR="002D662E" w:rsidRPr="00076EEE" w14:paraId="0E2F060A" w14:textId="77777777" w:rsidTr="006E0058">
        <w:tc>
          <w:tcPr>
            <w:tcW w:w="883" w:type="dxa"/>
            <w:shd w:val="clear" w:color="auto" w:fill="auto"/>
          </w:tcPr>
          <w:p w14:paraId="01D976A0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0EA87CD8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echipamente electrice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0CA1E18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2790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7555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2711, 2790,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2931,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3299</w:t>
            </w:r>
          </w:p>
        </w:tc>
      </w:tr>
      <w:tr w:rsidR="002D662E" w:rsidRPr="00076EEE" w14:paraId="2D2A5C6E" w14:textId="77777777" w:rsidTr="006E0058">
        <w:tc>
          <w:tcPr>
            <w:tcW w:w="883" w:type="dxa"/>
            <w:shd w:val="clear" w:color="auto" w:fill="auto"/>
          </w:tcPr>
          <w:p w14:paraId="3D075E09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5EAF6625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motoare şi turbine (cu excepţia celor pentru avioane, autovehicule şi motociclete)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09EE8258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28D6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2811</w:t>
            </w:r>
          </w:p>
        </w:tc>
      </w:tr>
      <w:tr w:rsidR="002D662E" w:rsidRPr="00076EEE" w14:paraId="5B619FDB" w14:textId="77777777" w:rsidTr="006E0058">
        <w:tc>
          <w:tcPr>
            <w:tcW w:w="883" w:type="dxa"/>
            <w:shd w:val="clear" w:color="auto" w:fill="auto"/>
          </w:tcPr>
          <w:p w14:paraId="4D28B4C3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2DAB7DA6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motoare hidraulice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70016DB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A953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2812</w:t>
            </w:r>
          </w:p>
        </w:tc>
      </w:tr>
      <w:tr w:rsidR="002D662E" w:rsidRPr="00076EEE" w14:paraId="0140B322" w14:textId="77777777" w:rsidTr="006E0058">
        <w:tc>
          <w:tcPr>
            <w:tcW w:w="883" w:type="dxa"/>
            <w:shd w:val="clear" w:color="auto" w:fill="auto"/>
          </w:tcPr>
          <w:p w14:paraId="4B3E7212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35AAEA64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pompe şi compresoare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8EECD99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2813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6D86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2813</w:t>
            </w:r>
          </w:p>
        </w:tc>
      </w:tr>
      <w:tr w:rsidR="002D662E" w:rsidRPr="00076EEE" w14:paraId="095BF835" w14:textId="77777777" w:rsidTr="006E0058">
        <w:tc>
          <w:tcPr>
            <w:tcW w:w="883" w:type="dxa"/>
            <w:shd w:val="clear" w:color="auto" w:fill="auto"/>
          </w:tcPr>
          <w:p w14:paraId="2A24BFCC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5EDEC189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articole de robinetărie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2B3949A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2814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A26C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2814</w:t>
            </w:r>
          </w:p>
        </w:tc>
      </w:tr>
      <w:tr w:rsidR="002D662E" w:rsidRPr="00076EEE" w14:paraId="6CBED549" w14:textId="77777777" w:rsidTr="006E0058">
        <w:tc>
          <w:tcPr>
            <w:tcW w:w="883" w:type="dxa"/>
            <w:shd w:val="clear" w:color="auto" w:fill="auto"/>
          </w:tcPr>
          <w:p w14:paraId="284DBD1B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495C82F5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lagărelor, angrenajelor, cutiilor de viteză şi a elementelor mecanice de transmisie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D18DC26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2815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9444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2815</w:t>
            </w:r>
          </w:p>
        </w:tc>
      </w:tr>
      <w:tr w:rsidR="002D662E" w:rsidRPr="00076EEE" w14:paraId="39632F4F" w14:textId="77777777" w:rsidTr="006E0058">
        <w:tc>
          <w:tcPr>
            <w:tcW w:w="883" w:type="dxa"/>
            <w:shd w:val="clear" w:color="auto" w:fill="auto"/>
          </w:tcPr>
          <w:p w14:paraId="70093087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2B97912C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cuptoarelor, furnalelor şi arzătoarelor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0A90EA3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2821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7243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2821</w:t>
            </w:r>
          </w:p>
        </w:tc>
      </w:tr>
      <w:tr w:rsidR="002D662E" w:rsidRPr="00076EEE" w14:paraId="38657023" w14:textId="77777777" w:rsidTr="006E0058">
        <w:tc>
          <w:tcPr>
            <w:tcW w:w="883" w:type="dxa"/>
            <w:shd w:val="clear" w:color="auto" w:fill="auto"/>
          </w:tcPr>
          <w:p w14:paraId="2D1AC1AB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76847A09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echipamentelor de ridicat şi manipulate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34A9EF5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2822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0839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2822</w:t>
            </w:r>
          </w:p>
        </w:tc>
      </w:tr>
      <w:tr w:rsidR="002D662E" w:rsidRPr="00076EEE" w14:paraId="6D8275E9" w14:textId="77777777" w:rsidTr="006E0058">
        <w:tc>
          <w:tcPr>
            <w:tcW w:w="883" w:type="dxa"/>
            <w:shd w:val="clear" w:color="auto" w:fill="auto"/>
          </w:tcPr>
          <w:p w14:paraId="268BCB41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5C013C9A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maşinilor-unelte portabile acţionate electric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67EBE6E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2824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5DAD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2824</w:t>
            </w:r>
          </w:p>
        </w:tc>
      </w:tr>
      <w:tr w:rsidR="002D662E" w:rsidRPr="00076EEE" w14:paraId="378EF388" w14:textId="77777777" w:rsidTr="006E0058">
        <w:tc>
          <w:tcPr>
            <w:tcW w:w="883" w:type="dxa"/>
            <w:shd w:val="clear" w:color="auto" w:fill="auto"/>
          </w:tcPr>
          <w:p w14:paraId="40F25119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2B1E03D3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echipamentelor de ventilaţie şi frigorifice, exclusiv a echipamentelor de uz casnic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9858407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2825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DA3B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2825, 2932</w:t>
            </w:r>
          </w:p>
        </w:tc>
      </w:tr>
      <w:tr w:rsidR="002D662E" w:rsidRPr="00076EEE" w14:paraId="5D40F3E1" w14:textId="77777777" w:rsidTr="006E0058">
        <w:tc>
          <w:tcPr>
            <w:tcW w:w="883" w:type="dxa"/>
            <w:shd w:val="clear" w:color="auto" w:fill="auto"/>
          </w:tcPr>
          <w:p w14:paraId="02218A0B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5BB96F1B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maşini şi utilaje de utilizare general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3E857F8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2829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AAEC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2829</w:t>
            </w:r>
          </w:p>
        </w:tc>
      </w:tr>
      <w:tr w:rsidR="002D662E" w:rsidRPr="00076EEE" w14:paraId="60591934" w14:textId="77777777" w:rsidTr="006E0058">
        <w:tc>
          <w:tcPr>
            <w:tcW w:w="883" w:type="dxa"/>
            <w:shd w:val="clear" w:color="auto" w:fill="auto"/>
          </w:tcPr>
          <w:p w14:paraId="1FD8D7E8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5CDF989A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maşinilor şi utilajelor pentru agricultură şi exploatări forestiere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08EE2411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2830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44AB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2830</w:t>
            </w:r>
          </w:p>
        </w:tc>
      </w:tr>
      <w:tr w:rsidR="002D662E" w:rsidRPr="00076EEE" w14:paraId="6A39C4A9" w14:textId="77777777" w:rsidTr="006E0058">
        <w:tc>
          <w:tcPr>
            <w:tcW w:w="883" w:type="dxa"/>
            <w:shd w:val="clear" w:color="auto" w:fill="auto"/>
          </w:tcPr>
          <w:p w14:paraId="5528CBDC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1921AD50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utilajelor şi a maşinilor-unelte pentru prelucrarea metalului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C02893D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2841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C552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2841</w:t>
            </w:r>
          </w:p>
        </w:tc>
      </w:tr>
      <w:tr w:rsidR="002D662E" w:rsidRPr="00076EEE" w14:paraId="415E17C6" w14:textId="77777777" w:rsidTr="006E0058">
        <w:tc>
          <w:tcPr>
            <w:tcW w:w="883" w:type="dxa"/>
            <w:shd w:val="clear" w:color="auto" w:fill="auto"/>
          </w:tcPr>
          <w:p w14:paraId="453A7A7C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6F79C0E2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maşini-unelte n.c.a.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CE99623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2849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9642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2790, 2842</w:t>
            </w:r>
          </w:p>
        </w:tc>
      </w:tr>
      <w:tr w:rsidR="002D662E" w:rsidRPr="00076EEE" w14:paraId="46711B7F" w14:textId="77777777" w:rsidTr="006E0058">
        <w:tc>
          <w:tcPr>
            <w:tcW w:w="883" w:type="dxa"/>
            <w:shd w:val="clear" w:color="auto" w:fill="auto"/>
          </w:tcPr>
          <w:p w14:paraId="51C2F0CD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3E9CDB90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utilajelor pentru extracţie şi construcţii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29FFD27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2892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92D6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2830, 2892</w:t>
            </w:r>
          </w:p>
        </w:tc>
      </w:tr>
      <w:tr w:rsidR="002D662E" w:rsidRPr="00076EEE" w14:paraId="694FD1F9" w14:textId="77777777" w:rsidTr="006E0058">
        <w:tc>
          <w:tcPr>
            <w:tcW w:w="883" w:type="dxa"/>
            <w:shd w:val="clear" w:color="auto" w:fill="auto"/>
          </w:tcPr>
          <w:p w14:paraId="7C38A56F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242F8C69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utilajelor pentru prelucrarea produselor alimentare, băuturilor şi tutunului.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F2A6000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2893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C142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2893</w:t>
            </w:r>
          </w:p>
        </w:tc>
      </w:tr>
      <w:tr w:rsidR="002D662E" w:rsidRPr="00076EEE" w14:paraId="6CEBED46" w14:textId="77777777" w:rsidTr="006E0058">
        <w:tc>
          <w:tcPr>
            <w:tcW w:w="883" w:type="dxa"/>
            <w:shd w:val="clear" w:color="auto" w:fill="auto"/>
          </w:tcPr>
          <w:p w14:paraId="363724DC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7C8DD8DF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utilajelor pentru industria textilă, a îmbrăcămintei şi a pielăriei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8C5D1C1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2894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C4F0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2894</w:t>
            </w:r>
          </w:p>
        </w:tc>
      </w:tr>
      <w:tr w:rsidR="002D662E" w:rsidRPr="00076EEE" w14:paraId="15FB3759" w14:textId="77777777" w:rsidTr="006E0058">
        <w:tc>
          <w:tcPr>
            <w:tcW w:w="883" w:type="dxa"/>
            <w:shd w:val="clear" w:color="auto" w:fill="auto"/>
          </w:tcPr>
          <w:p w14:paraId="31FA7836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70E28B1A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utilajelor pentru industria hârtiei şi cartonului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DFF5C55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2895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F456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2895</w:t>
            </w:r>
          </w:p>
        </w:tc>
      </w:tr>
      <w:tr w:rsidR="002D662E" w:rsidRPr="00076EEE" w14:paraId="1D26AEB6" w14:textId="77777777" w:rsidTr="006E0058">
        <w:tc>
          <w:tcPr>
            <w:tcW w:w="883" w:type="dxa"/>
            <w:shd w:val="clear" w:color="auto" w:fill="auto"/>
          </w:tcPr>
          <w:p w14:paraId="61871C55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1756E244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utilajelor pentru prelucrarea maselor plastice şi a cauciucului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B330811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2896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6B4F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2896</w:t>
            </w:r>
          </w:p>
        </w:tc>
      </w:tr>
      <w:tr w:rsidR="002D662E" w:rsidRPr="00076EEE" w14:paraId="4E9E93FE" w14:textId="77777777" w:rsidTr="006E0058">
        <w:tc>
          <w:tcPr>
            <w:tcW w:w="883" w:type="dxa"/>
            <w:shd w:val="clear" w:color="auto" w:fill="auto"/>
          </w:tcPr>
          <w:p w14:paraId="70093D14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2D79149D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maşini şi utilaje specifice n.c.a.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91897B1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2899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0DCE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2897, 2899</w:t>
            </w:r>
          </w:p>
        </w:tc>
      </w:tr>
      <w:tr w:rsidR="002D662E" w:rsidRPr="00076EEE" w14:paraId="390FF151" w14:textId="77777777" w:rsidTr="006E0058">
        <w:tc>
          <w:tcPr>
            <w:tcW w:w="883" w:type="dxa"/>
            <w:shd w:val="clear" w:color="auto" w:fill="auto"/>
          </w:tcPr>
          <w:p w14:paraId="34A0504A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</w:tcPr>
          <w:p w14:paraId="0534F8A2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autovehiculelor de transport rutier</w:t>
            </w:r>
          </w:p>
        </w:tc>
        <w:tc>
          <w:tcPr>
            <w:tcW w:w="962" w:type="dxa"/>
            <w:shd w:val="clear" w:color="auto" w:fill="auto"/>
          </w:tcPr>
          <w:p w14:paraId="5C3318D8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2910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06F0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2910</w:t>
            </w:r>
          </w:p>
        </w:tc>
      </w:tr>
      <w:tr w:rsidR="002D662E" w:rsidRPr="00076EEE" w14:paraId="4D1C5E9B" w14:textId="77777777" w:rsidTr="006E0058">
        <w:tc>
          <w:tcPr>
            <w:tcW w:w="883" w:type="dxa"/>
            <w:shd w:val="clear" w:color="auto" w:fill="auto"/>
          </w:tcPr>
          <w:p w14:paraId="33A978E2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</w:tcPr>
          <w:p w14:paraId="078F4262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Producţia de caroserii pentru autovehicule; fabricarea de remorci şi semiremorci</w:t>
            </w:r>
          </w:p>
        </w:tc>
        <w:tc>
          <w:tcPr>
            <w:tcW w:w="962" w:type="dxa"/>
            <w:shd w:val="clear" w:color="auto" w:fill="auto"/>
          </w:tcPr>
          <w:p w14:paraId="1DF259A2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2920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5FE2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2920</w:t>
            </w:r>
          </w:p>
        </w:tc>
      </w:tr>
      <w:tr w:rsidR="002D662E" w:rsidRPr="00076EEE" w14:paraId="615DA0D2" w14:textId="77777777" w:rsidTr="006E0058">
        <w:tc>
          <w:tcPr>
            <w:tcW w:w="883" w:type="dxa"/>
            <w:shd w:val="clear" w:color="auto" w:fill="auto"/>
          </w:tcPr>
          <w:p w14:paraId="546643BD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</w:tcPr>
          <w:p w14:paraId="724184EC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echipamente electrice şi electronice pentru autovehicule şi pentru motoare de autovehicule</w:t>
            </w:r>
          </w:p>
        </w:tc>
        <w:tc>
          <w:tcPr>
            <w:tcW w:w="962" w:type="dxa"/>
            <w:shd w:val="clear" w:color="auto" w:fill="auto"/>
          </w:tcPr>
          <w:p w14:paraId="569534B7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2931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285F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2931</w:t>
            </w:r>
          </w:p>
        </w:tc>
      </w:tr>
      <w:tr w:rsidR="002D662E" w:rsidRPr="00076EEE" w14:paraId="11AC463E" w14:textId="77777777" w:rsidTr="006E0058">
        <w:tc>
          <w:tcPr>
            <w:tcW w:w="883" w:type="dxa"/>
            <w:shd w:val="clear" w:color="auto" w:fill="auto"/>
          </w:tcPr>
          <w:p w14:paraId="5FEF9019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</w:tcPr>
          <w:p w14:paraId="0477F9EF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piese şi accesorii pentru autovehicule şi pentru motoare de autovehicule</w:t>
            </w:r>
          </w:p>
        </w:tc>
        <w:tc>
          <w:tcPr>
            <w:tcW w:w="962" w:type="dxa"/>
            <w:shd w:val="clear" w:color="auto" w:fill="auto"/>
          </w:tcPr>
          <w:p w14:paraId="09BBFA0E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2932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8F5B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2932</w:t>
            </w:r>
          </w:p>
        </w:tc>
      </w:tr>
      <w:tr w:rsidR="002D662E" w:rsidRPr="00076EEE" w14:paraId="126724F5" w14:textId="77777777" w:rsidTr="006E0058">
        <w:tc>
          <w:tcPr>
            <w:tcW w:w="883" w:type="dxa"/>
            <w:shd w:val="clear" w:color="auto" w:fill="auto"/>
          </w:tcPr>
          <w:p w14:paraId="190F6422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7E813B3F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aeronave și nave spațiale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ECAEA5B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3030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7250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3031</w:t>
            </w:r>
          </w:p>
        </w:tc>
      </w:tr>
      <w:tr w:rsidR="002D662E" w:rsidRPr="00076EEE" w14:paraId="019F32C3" w14:textId="77777777" w:rsidTr="006E0058">
        <w:tc>
          <w:tcPr>
            <w:tcW w:w="883" w:type="dxa"/>
            <w:shd w:val="clear" w:color="auto" w:fill="auto"/>
          </w:tcPr>
          <w:p w14:paraId="1A017FD5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</w:t>
            </w: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4691C407" w14:textId="77777777" w:rsidR="002D662E" w:rsidRPr="00076EEE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motociclete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11A1C7A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3091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6FA7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3091, 3092</w:t>
            </w:r>
          </w:p>
        </w:tc>
      </w:tr>
      <w:tr w:rsidR="002D662E" w:rsidRPr="00076EEE" w14:paraId="6004C890" w14:textId="77777777" w:rsidTr="006E0058">
        <w:tc>
          <w:tcPr>
            <w:tcW w:w="883" w:type="dxa"/>
            <w:shd w:val="clear" w:color="auto" w:fill="auto"/>
          </w:tcPr>
          <w:p w14:paraId="536B1531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159.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4E18D50A" w14:textId="12079AFD" w:rsidR="002D662E" w:rsidRPr="00B356D9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356D9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instrumentelor mu</w:t>
            </w:r>
            <w:r w:rsidR="00EB37EC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z</w:t>
            </w:r>
            <w:r w:rsidRPr="00B356D9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icale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9B1B694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3220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0C5B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3220</w:t>
            </w:r>
          </w:p>
        </w:tc>
      </w:tr>
      <w:tr w:rsidR="002D662E" w:rsidRPr="00076EEE" w14:paraId="7C60B054" w14:textId="77777777" w:rsidTr="006E0058">
        <w:tc>
          <w:tcPr>
            <w:tcW w:w="883" w:type="dxa"/>
            <w:shd w:val="clear" w:color="auto" w:fill="auto"/>
          </w:tcPr>
          <w:p w14:paraId="328F1D6C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160.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37687B4C" w14:textId="77777777" w:rsidR="002D662E" w:rsidRPr="00B356D9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356D9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articolelor pentru sport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E4EDBE4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3230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8607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3230, 3299</w:t>
            </w:r>
          </w:p>
        </w:tc>
      </w:tr>
      <w:tr w:rsidR="002D662E" w:rsidRPr="00076EEE" w14:paraId="2CA5181D" w14:textId="77777777" w:rsidTr="006E0058">
        <w:tc>
          <w:tcPr>
            <w:tcW w:w="883" w:type="dxa"/>
            <w:shd w:val="clear" w:color="auto" w:fill="auto"/>
          </w:tcPr>
          <w:p w14:paraId="24597509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161.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16EBB11D" w14:textId="77777777" w:rsidR="002D662E" w:rsidRPr="00B356D9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356D9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jocurilor şi jucăriilor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AF66D04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173C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3240</w:t>
            </w:r>
          </w:p>
        </w:tc>
      </w:tr>
      <w:tr w:rsidR="002D662E" w:rsidRPr="00076EEE" w14:paraId="33DD0507" w14:textId="77777777" w:rsidTr="006E0058">
        <w:tc>
          <w:tcPr>
            <w:tcW w:w="883" w:type="dxa"/>
            <w:shd w:val="clear" w:color="auto" w:fill="auto"/>
          </w:tcPr>
          <w:p w14:paraId="549AD6AB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162.</w:t>
            </w:r>
          </w:p>
        </w:tc>
        <w:tc>
          <w:tcPr>
            <w:tcW w:w="6088" w:type="dxa"/>
            <w:shd w:val="clear" w:color="auto" w:fill="auto"/>
          </w:tcPr>
          <w:p w14:paraId="532A388F" w14:textId="77777777" w:rsidR="002D662E" w:rsidRPr="00B356D9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356D9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dispozitive, aparate şi instrumente medicale stomatologice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5C8A902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3250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6A26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3250</w:t>
            </w:r>
          </w:p>
        </w:tc>
      </w:tr>
      <w:tr w:rsidR="002D662E" w:rsidRPr="00076EEE" w14:paraId="5C3CB484" w14:textId="77777777" w:rsidTr="006E0058">
        <w:tc>
          <w:tcPr>
            <w:tcW w:w="883" w:type="dxa"/>
            <w:shd w:val="clear" w:color="auto" w:fill="auto"/>
          </w:tcPr>
          <w:p w14:paraId="4116B37C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163.</w:t>
            </w:r>
          </w:p>
        </w:tc>
        <w:tc>
          <w:tcPr>
            <w:tcW w:w="6088" w:type="dxa"/>
            <w:shd w:val="clear" w:color="auto" w:fill="auto"/>
          </w:tcPr>
          <w:p w14:paraId="1EF08300" w14:textId="77777777" w:rsidR="002D662E" w:rsidRPr="00B356D9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356D9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produse manufacturiere n.c.a.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0BDE6082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3299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15F8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3250, 3299</w:t>
            </w:r>
          </w:p>
        </w:tc>
      </w:tr>
      <w:tr w:rsidR="002D662E" w:rsidRPr="00076EEE" w14:paraId="6DC95E2C" w14:textId="77777777" w:rsidTr="006E0058">
        <w:tc>
          <w:tcPr>
            <w:tcW w:w="883" w:type="dxa"/>
            <w:shd w:val="clear" w:color="auto" w:fill="auto"/>
          </w:tcPr>
          <w:p w14:paraId="1FE61BAC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164.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59C068A7" w14:textId="77777777" w:rsidR="002D662E" w:rsidRPr="00B356D9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356D9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Repararea şi întreținerea aeronavelor şi navelor spațiale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57BC056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3316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6BC6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3316</w:t>
            </w:r>
          </w:p>
        </w:tc>
      </w:tr>
      <w:tr w:rsidR="002D662E" w:rsidRPr="00076EEE" w14:paraId="0D268C1A" w14:textId="77777777" w:rsidTr="006E0058">
        <w:tc>
          <w:tcPr>
            <w:tcW w:w="883" w:type="dxa"/>
            <w:shd w:val="clear" w:color="auto" w:fill="auto"/>
          </w:tcPr>
          <w:p w14:paraId="612EB69E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165.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5820B652" w14:textId="7DDBA533" w:rsidR="002D662E" w:rsidRPr="00B356D9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356D9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Captarea, tratarea </w:t>
            </w:r>
            <w:r w:rsidR="00EB37EC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ș</w:t>
            </w:r>
            <w:r w:rsidRPr="00B356D9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 distribuția apei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9FF4958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A1D7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3600</w:t>
            </w:r>
          </w:p>
        </w:tc>
      </w:tr>
      <w:tr w:rsidR="002D662E" w:rsidRPr="00076EEE" w14:paraId="3656149A" w14:textId="77777777" w:rsidTr="006E0058">
        <w:tc>
          <w:tcPr>
            <w:tcW w:w="883" w:type="dxa"/>
            <w:shd w:val="clear" w:color="auto" w:fill="auto"/>
          </w:tcPr>
          <w:p w14:paraId="1AD97081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166.</w:t>
            </w:r>
          </w:p>
        </w:tc>
        <w:tc>
          <w:tcPr>
            <w:tcW w:w="6088" w:type="dxa"/>
            <w:shd w:val="clear" w:color="auto" w:fill="auto"/>
          </w:tcPr>
          <w:p w14:paraId="22BDBB0A" w14:textId="77777777" w:rsidR="002D662E" w:rsidRPr="002533D2" w:rsidRDefault="002D662E" w:rsidP="006E0058">
            <w:pPr>
              <w:ind w:left="21" w:hanging="21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2533D2">
              <w:rPr>
                <w:rFonts w:asciiTheme="minorHAnsi" w:hAnsiTheme="minorHAnsi" w:cstheme="minorHAnsi"/>
                <w:b/>
                <w:sz w:val="22"/>
                <w:szCs w:val="22"/>
              </w:rPr>
              <w:t>Activități si servicii de decontaminare</w:t>
            </w:r>
          </w:p>
        </w:tc>
        <w:tc>
          <w:tcPr>
            <w:tcW w:w="962" w:type="dxa"/>
            <w:shd w:val="clear" w:color="auto" w:fill="auto"/>
          </w:tcPr>
          <w:p w14:paraId="63BD2E9F" w14:textId="77777777" w:rsidR="002D662E" w:rsidRPr="006F4075" w:rsidRDefault="002D662E" w:rsidP="006E0058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F4075">
              <w:rPr>
                <w:rFonts w:asciiTheme="minorHAnsi" w:hAnsiTheme="minorHAnsi" w:cstheme="minorHAnsi"/>
                <w:sz w:val="22"/>
                <w:szCs w:val="22"/>
              </w:rPr>
              <w:t>3900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683E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3900</w:t>
            </w:r>
          </w:p>
        </w:tc>
      </w:tr>
      <w:tr w:rsidR="002D662E" w:rsidRPr="00076EEE" w14:paraId="67374BBB" w14:textId="77777777" w:rsidTr="006E0058">
        <w:tc>
          <w:tcPr>
            <w:tcW w:w="883" w:type="dxa"/>
            <w:shd w:val="clear" w:color="auto" w:fill="auto"/>
          </w:tcPr>
          <w:p w14:paraId="1F611803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167.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6AE2EA2D" w14:textId="77777777" w:rsidR="002D662E" w:rsidRPr="002533D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2533D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Hoteluri și alte facilități de cazare similare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E3EBE4E" w14:textId="77777777" w:rsidR="002D662E" w:rsidRPr="006F4075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F4075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5510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76D9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hAnsi="Calibri" w:cs="Calibri"/>
                <w:color w:val="000000"/>
                <w:sz w:val="22"/>
                <w:szCs w:val="22"/>
              </w:rPr>
              <w:t>5510</w:t>
            </w:r>
          </w:p>
        </w:tc>
      </w:tr>
      <w:tr w:rsidR="002D662E" w:rsidRPr="00076EEE" w14:paraId="3D3FF86F" w14:textId="77777777" w:rsidTr="006E0058">
        <w:tc>
          <w:tcPr>
            <w:tcW w:w="883" w:type="dxa"/>
            <w:shd w:val="clear" w:color="auto" w:fill="auto"/>
          </w:tcPr>
          <w:p w14:paraId="4F612A29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168.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5D9B4FF1" w14:textId="77777777" w:rsidR="002D662E" w:rsidRPr="002533D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2533D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Facilități de cazare pentru vacante și perioade de scurtă durată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A56C3B8" w14:textId="77777777" w:rsidR="002D662E" w:rsidRPr="006F4075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F4075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5520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2449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5520</w:t>
            </w:r>
          </w:p>
        </w:tc>
      </w:tr>
      <w:tr w:rsidR="002D662E" w:rsidRPr="00076EEE" w14:paraId="625353B1" w14:textId="77777777" w:rsidTr="006E0058">
        <w:tc>
          <w:tcPr>
            <w:tcW w:w="883" w:type="dxa"/>
            <w:shd w:val="clear" w:color="auto" w:fill="auto"/>
          </w:tcPr>
          <w:p w14:paraId="5A2A9416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169.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2E80010F" w14:textId="77777777" w:rsidR="002D662E" w:rsidRPr="002533D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2533D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Parcuri pentru rulote, campinguri și tabere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FB579F5" w14:textId="77777777" w:rsidR="002D662E" w:rsidRPr="006F4075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F4075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5530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A037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5530</w:t>
            </w:r>
          </w:p>
        </w:tc>
      </w:tr>
      <w:tr w:rsidR="002D662E" w:rsidRPr="00076EEE" w14:paraId="7F5DCADA" w14:textId="77777777" w:rsidTr="006E0058">
        <w:tc>
          <w:tcPr>
            <w:tcW w:w="883" w:type="dxa"/>
            <w:shd w:val="clear" w:color="auto" w:fill="auto"/>
          </w:tcPr>
          <w:p w14:paraId="31BE94EE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170.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776429F3" w14:textId="77777777" w:rsidR="002D662E" w:rsidRPr="002533D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2533D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Alte servicii de cazare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8AA5805" w14:textId="77777777" w:rsidR="002D662E" w:rsidRPr="006F4075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6F4075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5590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A4B1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5590</w:t>
            </w:r>
          </w:p>
        </w:tc>
      </w:tr>
      <w:tr w:rsidR="002D662E" w:rsidRPr="00076EEE" w14:paraId="0A4BB917" w14:textId="77777777" w:rsidTr="006E0058">
        <w:tc>
          <w:tcPr>
            <w:tcW w:w="883" w:type="dxa"/>
            <w:shd w:val="clear" w:color="auto" w:fill="auto"/>
          </w:tcPr>
          <w:p w14:paraId="4C3C0202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171.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3525E776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Restaurante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0A2D6074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5610</w:t>
            </w:r>
          </w:p>
        </w:tc>
        <w:tc>
          <w:tcPr>
            <w:tcW w:w="1610" w:type="dxa"/>
          </w:tcPr>
          <w:p w14:paraId="09D9F9AB" w14:textId="77777777" w:rsidR="002D662E" w:rsidRPr="00772F62" w:rsidRDefault="002D662E" w:rsidP="006E0058">
            <w:pPr>
              <w:jc w:val="center"/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</w:pPr>
            <w:r w:rsidRPr="00772F62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5611, 5612</w:t>
            </w:r>
          </w:p>
        </w:tc>
      </w:tr>
      <w:tr w:rsidR="002D662E" w:rsidRPr="00076EEE" w14:paraId="3322ED04" w14:textId="77777777" w:rsidTr="006E0058">
        <w:tc>
          <w:tcPr>
            <w:tcW w:w="883" w:type="dxa"/>
            <w:shd w:val="clear" w:color="auto" w:fill="auto"/>
          </w:tcPr>
          <w:p w14:paraId="16086207" w14:textId="77777777" w:rsidR="002D662E" w:rsidRPr="00076EEE" w:rsidRDefault="002D662E" w:rsidP="006E0058">
            <w:pPr>
              <w:ind w:left="-23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172.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5AA562A2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alimentație (catering) pentru evenimente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5C5D49E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5621</w:t>
            </w:r>
          </w:p>
        </w:tc>
        <w:tc>
          <w:tcPr>
            <w:tcW w:w="1610" w:type="dxa"/>
          </w:tcPr>
          <w:p w14:paraId="617A7D39" w14:textId="77777777" w:rsidR="002D662E" w:rsidRPr="00772F62" w:rsidRDefault="002D662E" w:rsidP="006E0058">
            <w:pPr>
              <w:jc w:val="center"/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</w:pPr>
            <w:r w:rsidRPr="00772F62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5621</w:t>
            </w:r>
          </w:p>
        </w:tc>
      </w:tr>
      <w:tr w:rsidR="002D662E" w:rsidRPr="00076EEE" w14:paraId="4C74D452" w14:textId="77777777" w:rsidTr="006E0058">
        <w:tc>
          <w:tcPr>
            <w:tcW w:w="883" w:type="dxa"/>
            <w:shd w:val="clear" w:color="auto" w:fill="auto"/>
          </w:tcPr>
          <w:p w14:paraId="5DEB8F36" w14:textId="77777777" w:rsidR="002D662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173.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30E205E0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Alte activități de alimentație n.c.a.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A08347F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5629</w:t>
            </w:r>
          </w:p>
        </w:tc>
        <w:tc>
          <w:tcPr>
            <w:tcW w:w="1610" w:type="dxa"/>
          </w:tcPr>
          <w:p w14:paraId="57D2C8F9" w14:textId="77777777" w:rsidR="002D662E" w:rsidRPr="00772F62" w:rsidRDefault="002D662E" w:rsidP="006E0058">
            <w:pPr>
              <w:jc w:val="center"/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</w:pPr>
            <w:r w:rsidRPr="00772F62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5622</w:t>
            </w:r>
          </w:p>
        </w:tc>
      </w:tr>
      <w:tr w:rsidR="002D662E" w:rsidRPr="00076EEE" w14:paraId="4E6383D6" w14:textId="77777777" w:rsidTr="006E0058">
        <w:tc>
          <w:tcPr>
            <w:tcW w:w="883" w:type="dxa"/>
            <w:shd w:val="clear" w:color="auto" w:fill="auto"/>
          </w:tcPr>
          <w:p w14:paraId="39021BCA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174.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20F0F199" w14:textId="77777777" w:rsidR="002D662E" w:rsidRPr="00B356D9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356D9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Activități de editare a cărților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6712C8F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49B5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5811</w:t>
            </w:r>
          </w:p>
        </w:tc>
      </w:tr>
      <w:tr w:rsidR="002D662E" w:rsidRPr="00076EEE" w14:paraId="6FB6133F" w14:textId="77777777" w:rsidTr="006E0058">
        <w:tc>
          <w:tcPr>
            <w:tcW w:w="883" w:type="dxa"/>
            <w:shd w:val="clear" w:color="auto" w:fill="auto"/>
          </w:tcPr>
          <w:p w14:paraId="5AC595D6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175.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69121E90" w14:textId="77777777" w:rsidR="002D662E" w:rsidRPr="00B356D9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356D9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Activități de editare de ghiduri, compedii, liste de adrese și similar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72B62C2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B49F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5819</w:t>
            </w:r>
          </w:p>
        </w:tc>
      </w:tr>
      <w:tr w:rsidR="002D662E" w:rsidRPr="00076EEE" w14:paraId="474D1884" w14:textId="77777777" w:rsidTr="006E0058">
        <w:tc>
          <w:tcPr>
            <w:tcW w:w="883" w:type="dxa"/>
            <w:shd w:val="clear" w:color="auto" w:fill="auto"/>
          </w:tcPr>
          <w:p w14:paraId="370D4FC6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176.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14BA2A63" w14:textId="77777777" w:rsidR="002D662E" w:rsidRPr="00B356D9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356D9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Activități de editare a ziarelor 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4F8C812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5813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258C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5812</w:t>
            </w:r>
          </w:p>
        </w:tc>
      </w:tr>
      <w:tr w:rsidR="002D662E" w:rsidRPr="00076EEE" w14:paraId="456C2AEB" w14:textId="77777777" w:rsidTr="006E0058">
        <w:tc>
          <w:tcPr>
            <w:tcW w:w="883" w:type="dxa"/>
            <w:shd w:val="clear" w:color="auto" w:fill="auto"/>
          </w:tcPr>
          <w:p w14:paraId="73B263AE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177.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1DA70159" w14:textId="77777777" w:rsidR="002D662E" w:rsidRPr="00B356D9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356D9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Activități de editare a revistelor și periodicelor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AEB85FB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5814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AF13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5813</w:t>
            </w:r>
          </w:p>
        </w:tc>
      </w:tr>
      <w:tr w:rsidR="002D662E" w:rsidRPr="00076EEE" w14:paraId="0BF27D67" w14:textId="77777777" w:rsidTr="006E0058">
        <w:tc>
          <w:tcPr>
            <w:tcW w:w="883" w:type="dxa"/>
            <w:shd w:val="clear" w:color="auto" w:fill="auto"/>
          </w:tcPr>
          <w:p w14:paraId="61B749FE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178.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4F9E8032" w14:textId="77777777" w:rsidR="002D662E" w:rsidRPr="00B356D9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356D9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Alte activități de editare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0EA8DFB9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5819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82B6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5819, 6039</w:t>
            </w:r>
          </w:p>
        </w:tc>
      </w:tr>
      <w:tr w:rsidR="002D662E" w:rsidRPr="00076EEE" w14:paraId="61CD9B59" w14:textId="77777777" w:rsidTr="006E0058">
        <w:tc>
          <w:tcPr>
            <w:tcW w:w="883" w:type="dxa"/>
            <w:shd w:val="clear" w:color="auto" w:fill="auto"/>
          </w:tcPr>
          <w:p w14:paraId="70C18081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179.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4A6BB585" w14:textId="77777777" w:rsidR="002D662E" w:rsidRPr="00B356D9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356D9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Activități de editare a jocurilor de calculator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11F9572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5821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FFFE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5821</w:t>
            </w:r>
          </w:p>
        </w:tc>
      </w:tr>
      <w:tr w:rsidR="002D662E" w:rsidRPr="00076EEE" w14:paraId="5EE48D26" w14:textId="77777777" w:rsidTr="006E0058">
        <w:tc>
          <w:tcPr>
            <w:tcW w:w="883" w:type="dxa"/>
            <w:shd w:val="clear" w:color="auto" w:fill="auto"/>
          </w:tcPr>
          <w:p w14:paraId="27CD8AA3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180.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134C58DF" w14:textId="77777777" w:rsidR="002D662E" w:rsidRPr="00B356D9" w:rsidRDefault="002D662E" w:rsidP="006E0058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356D9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Activități de editare a altor produse software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2FA2BB0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5829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067D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5829</w:t>
            </w:r>
          </w:p>
        </w:tc>
      </w:tr>
      <w:tr w:rsidR="002D662E" w:rsidRPr="00076EEE" w14:paraId="71DC6F33" w14:textId="77777777" w:rsidTr="006E0058">
        <w:tc>
          <w:tcPr>
            <w:tcW w:w="883" w:type="dxa"/>
            <w:shd w:val="clear" w:color="auto" w:fill="auto"/>
          </w:tcPr>
          <w:p w14:paraId="0107DD4D" w14:textId="77777777" w:rsidR="002D662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181.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25C18C12" w14:textId="77777777" w:rsidR="002D662E" w:rsidRPr="00DE5B7C" w:rsidRDefault="002D662E" w:rsidP="006E0058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6F407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producție cinematografică, video și de programe de televiziune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0D2751C1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05C89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5911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1578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5911, 6020</w:t>
            </w:r>
          </w:p>
        </w:tc>
      </w:tr>
      <w:tr w:rsidR="002D662E" w:rsidRPr="00076EEE" w14:paraId="14AB10B9" w14:textId="77777777" w:rsidTr="006E0058">
        <w:tc>
          <w:tcPr>
            <w:tcW w:w="883" w:type="dxa"/>
            <w:shd w:val="clear" w:color="auto" w:fill="auto"/>
          </w:tcPr>
          <w:p w14:paraId="30A2EE84" w14:textId="77777777" w:rsidR="002D662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182.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75A50282" w14:textId="77777777" w:rsidR="002D662E" w:rsidRPr="00DE5B7C" w:rsidRDefault="002D662E" w:rsidP="006E0058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6F407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post-producție cinematografică, video și de programe de televiziune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65E3D25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05C89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5912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A175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5912</w:t>
            </w:r>
          </w:p>
        </w:tc>
      </w:tr>
      <w:tr w:rsidR="002D662E" w:rsidRPr="00076EEE" w14:paraId="1153BBDB" w14:textId="77777777" w:rsidTr="006E0058">
        <w:tc>
          <w:tcPr>
            <w:tcW w:w="883" w:type="dxa"/>
            <w:shd w:val="clear" w:color="auto" w:fill="auto"/>
          </w:tcPr>
          <w:p w14:paraId="01AD4F92" w14:textId="77777777" w:rsidR="002D662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183.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70D236A7" w14:textId="77777777" w:rsidR="002D662E" w:rsidRPr="00DE5B7C" w:rsidRDefault="002D662E" w:rsidP="006E0058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6F407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distribuție a filmelor cinematografice, video și a programelor de televiziune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B87A1BA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05C89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5913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2D1F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5913</w:t>
            </w:r>
          </w:p>
        </w:tc>
      </w:tr>
      <w:tr w:rsidR="002D662E" w:rsidRPr="00076EEE" w14:paraId="57C19558" w14:textId="77777777" w:rsidTr="006E0058">
        <w:tc>
          <w:tcPr>
            <w:tcW w:w="883" w:type="dxa"/>
            <w:shd w:val="clear" w:color="auto" w:fill="auto"/>
          </w:tcPr>
          <w:p w14:paraId="545A7FDF" w14:textId="77777777" w:rsidR="002D662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184.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2EE87A82" w14:textId="77777777" w:rsidR="002D662E" w:rsidRPr="00DE5B7C" w:rsidRDefault="002D662E" w:rsidP="006E0058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6F407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Proiecția de filme cinematografice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7B0A7AB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05C89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5914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07D0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5914</w:t>
            </w:r>
          </w:p>
        </w:tc>
      </w:tr>
      <w:tr w:rsidR="002D662E" w:rsidRPr="00076EEE" w14:paraId="38F98843" w14:textId="77777777" w:rsidTr="006E0058">
        <w:tc>
          <w:tcPr>
            <w:tcW w:w="883" w:type="dxa"/>
            <w:shd w:val="clear" w:color="auto" w:fill="auto"/>
          </w:tcPr>
          <w:p w14:paraId="388B488E" w14:textId="77777777" w:rsidR="002D662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185.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526B4587" w14:textId="77777777" w:rsidR="002D662E" w:rsidRPr="00DE5B7C" w:rsidRDefault="002D662E" w:rsidP="006E0058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6F407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realizare a înregistrărilor audio și activități de editare muzicală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785732FE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05C89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5920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2A24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5920</w:t>
            </w:r>
          </w:p>
        </w:tc>
      </w:tr>
      <w:tr w:rsidR="002D662E" w:rsidRPr="00076EEE" w14:paraId="58E47F65" w14:textId="77777777" w:rsidTr="006E0058">
        <w:tc>
          <w:tcPr>
            <w:tcW w:w="883" w:type="dxa"/>
            <w:shd w:val="clear" w:color="auto" w:fill="auto"/>
          </w:tcPr>
          <w:p w14:paraId="57ED3C5E" w14:textId="77777777" w:rsidR="002D662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186.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4331CDAC" w14:textId="77777777" w:rsidR="002D662E" w:rsidRPr="00DE5B7C" w:rsidRDefault="002D662E" w:rsidP="006E0058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6F407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difuzare a programelor de radio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8AC0C0F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05C89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6010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8DB7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6010</w:t>
            </w:r>
          </w:p>
        </w:tc>
      </w:tr>
      <w:tr w:rsidR="002D662E" w:rsidRPr="00076EEE" w14:paraId="1A884ED4" w14:textId="77777777" w:rsidTr="006E0058">
        <w:tc>
          <w:tcPr>
            <w:tcW w:w="883" w:type="dxa"/>
            <w:shd w:val="clear" w:color="auto" w:fill="auto"/>
          </w:tcPr>
          <w:p w14:paraId="50F81E55" w14:textId="77777777" w:rsidR="002D662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187.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59B07825" w14:textId="77777777" w:rsidR="002D662E" w:rsidRPr="00DE5B7C" w:rsidRDefault="002D662E" w:rsidP="006E0058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6F407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difuzare a programelor de televiziune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1FE1867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05C89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6020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1603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6020</w:t>
            </w:r>
          </w:p>
        </w:tc>
      </w:tr>
      <w:tr w:rsidR="002D662E" w:rsidRPr="00076EEE" w14:paraId="78475D9F" w14:textId="77777777" w:rsidTr="006E0058">
        <w:tc>
          <w:tcPr>
            <w:tcW w:w="883" w:type="dxa"/>
            <w:shd w:val="clear" w:color="auto" w:fill="auto"/>
          </w:tcPr>
          <w:p w14:paraId="7A44D77B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188.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3E0B79ED" w14:textId="77777777" w:rsidR="002D662E" w:rsidRPr="00B356D9" w:rsidRDefault="002D662E" w:rsidP="006E0058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356D9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Activități de realizare a software-ului la comandă (software orientat către client)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95156D5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6201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0C23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6210</w:t>
            </w:r>
          </w:p>
        </w:tc>
      </w:tr>
      <w:tr w:rsidR="002D662E" w:rsidRPr="00076EEE" w14:paraId="6D68EAD5" w14:textId="77777777" w:rsidTr="006E0058">
        <w:tc>
          <w:tcPr>
            <w:tcW w:w="883" w:type="dxa"/>
            <w:shd w:val="clear" w:color="auto" w:fill="auto"/>
          </w:tcPr>
          <w:p w14:paraId="64DFA4D4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189.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72C353D2" w14:textId="77777777" w:rsidR="002D662E" w:rsidRPr="00B356D9" w:rsidRDefault="002D662E" w:rsidP="006E0058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356D9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Activități de consultanță în tehnologia informației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A739454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6202</w:t>
            </w:r>
          </w:p>
        </w:tc>
        <w:tc>
          <w:tcPr>
            <w:tcW w:w="1610" w:type="dxa"/>
            <w:vMerge w:val="restart"/>
            <w:vAlign w:val="center"/>
          </w:tcPr>
          <w:p w14:paraId="4F0E29DD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6220</w:t>
            </w:r>
          </w:p>
        </w:tc>
      </w:tr>
      <w:tr w:rsidR="002D662E" w:rsidRPr="00076EEE" w14:paraId="4840B99B" w14:textId="77777777" w:rsidTr="006E0058">
        <w:tc>
          <w:tcPr>
            <w:tcW w:w="883" w:type="dxa"/>
            <w:shd w:val="clear" w:color="auto" w:fill="auto"/>
          </w:tcPr>
          <w:p w14:paraId="6D05EEA1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190.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17A07D11" w14:textId="77777777" w:rsidR="002D662E" w:rsidRPr="00B356D9" w:rsidRDefault="002D662E" w:rsidP="006E0058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356D9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Activităţi de management (gestiune şi exploatare) al mijloacelor de calcul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02EAC248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6203</w:t>
            </w:r>
          </w:p>
        </w:tc>
        <w:tc>
          <w:tcPr>
            <w:tcW w:w="1610" w:type="dxa"/>
            <w:vMerge/>
          </w:tcPr>
          <w:p w14:paraId="032BF41D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2D662E" w:rsidRPr="00076EEE" w14:paraId="41134D5F" w14:textId="77777777" w:rsidTr="006E0058">
        <w:tc>
          <w:tcPr>
            <w:tcW w:w="883" w:type="dxa"/>
            <w:shd w:val="clear" w:color="auto" w:fill="auto"/>
          </w:tcPr>
          <w:p w14:paraId="761D3B34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191.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5A753286" w14:textId="77777777" w:rsidR="002D662E" w:rsidRPr="00B356D9" w:rsidRDefault="002D662E" w:rsidP="006E0058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356D9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Alte activități de servicii privind tehnologia informației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D20299A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6209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DA81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6290</w:t>
            </w:r>
          </w:p>
        </w:tc>
      </w:tr>
      <w:tr w:rsidR="002D662E" w:rsidRPr="00076EEE" w14:paraId="4E993DC8" w14:textId="77777777" w:rsidTr="006E0058">
        <w:tc>
          <w:tcPr>
            <w:tcW w:w="883" w:type="dxa"/>
            <w:shd w:val="clear" w:color="auto" w:fill="auto"/>
          </w:tcPr>
          <w:p w14:paraId="1C8C0C6E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192.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43C5A669" w14:textId="77777777" w:rsidR="002D662E" w:rsidRPr="00B356D9" w:rsidRDefault="002D662E" w:rsidP="006E0058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356D9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Prelucrarea datelor, administrarea paginilor web şi activităţi conexe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08DEACE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6311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A074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6020, 6039, 6310</w:t>
            </w:r>
          </w:p>
        </w:tc>
      </w:tr>
      <w:tr w:rsidR="002D662E" w:rsidRPr="00076EEE" w14:paraId="07811D15" w14:textId="77777777" w:rsidTr="006E0058">
        <w:tc>
          <w:tcPr>
            <w:tcW w:w="883" w:type="dxa"/>
            <w:shd w:val="clear" w:color="auto" w:fill="auto"/>
          </w:tcPr>
          <w:p w14:paraId="67E411F9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193.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33926203" w14:textId="77777777" w:rsidR="002D662E" w:rsidRPr="00B356D9" w:rsidRDefault="002D662E" w:rsidP="006E0058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356D9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Activități ale portalurilor web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1C6DDCA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6312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59EA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6039, 6391</w:t>
            </w:r>
          </w:p>
        </w:tc>
      </w:tr>
      <w:tr w:rsidR="002D662E" w:rsidRPr="00076EEE" w14:paraId="6E529233" w14:textId="77777777" w:rsidTr="006E0058">
        <w:tc>
          <w:tcPr>
            <w:tcW w:w="883" w:type="dxa"/>
            <w:shd w:val="clear" w:color="auto" w:fill="auto"/>
          </w:tcPr>
          <w:p w14:paraId="7F457582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194.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26B9F5FD" w14:textId="77777777" w:rsidR="002D662E" w:rsidRPr="00B356D9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6F407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arhitectură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71EA4D4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05C89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7111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4283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7111</w:t>
            </w:r>
          </w:p>
        </w:tc>
      </w:tr>
      <w:tr w:rsidR="002D662E" w:rsidRPr="00076EEE" w14:paraId="5E4B7861" w14:textId="77777777" w:rsidTr="006E0058">
        <w:tc>
          <w:tcPr>
            <w:tcW w:w="883" w:type="dxa"/>
            <w:shd w:val="clear" w:color="auto" w:fill="auto"/>
          </w:tcPr>
          <w:p w14:paraId="70BF9D0B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195.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01F8AC35" w14:textId="77777777" w:rsidR="002D662E" w:rsidRPr="00B356D9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356D9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Activităţi de testare şi analize tehnice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BF30E73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076EE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7120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1729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7120</w:t>
            </w:r>
          </w:p>
        </w:tc>
      </w:tr>
      <w:tr w:rsidR="002D662E" w:rsidRPr="00076EEE" w14:paraId="642CFCC9" w14:textId="77777777" w:rsidTr="006E0058">
        <w:tc>
          <w:tcPr>
            <w:tcW w:w="883" w:type="dxa"/>
            <w:shd w:val="clear" w:color="auto" w:fill="auto"/>
          </w:tcPr>
          <w:p w14:paraId="1055FE14" w14:textId="77777777" w:rsidR="002D662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196.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4E00FAC4" w14:textId="77777777" w:rsidR="002D662E" w:rsidRPr="00DE5B7C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6F407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design specializat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6A0FF35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05C89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7410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4B1A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7411, 7412,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7413,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7414</w:t>
            </w:r>
          </w:p>
        </w:tc>
      </w:tr>
      <w:tr w:rsidR="002D662E" w:rsidRPr="00076EEE" w14:paraId="5C61C075" w14:textId="77777777" w:rsidTr="006E0058">
        <w:tc>
          <w:tcPr>
            <w:tcW w:w="883" w:type="dxa"/>
            <w:shd w:val="clear" w:color="auto" w:fill="auto"/>
          </w:tcPr>
          <w:p w14:paraId="2CEA8AC8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197.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3CDAD361" w14:textId="77777777" w:rsidR="002D662E" w:rsidRPr="00DE5B7C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6F407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fotografice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1EBF6F9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05C89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7420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73EA" w14:textId="77777777" w:rsidR="002D662E" w:rsidRPr="002357D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2357D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1812, 5819, 7420</w:t>
            </w:r>
          </w:p>
        </w:tc>
      </w:tr>
      <w:tr w:rsidR="002D662E" w:rsidRPr="00076EEE" w14:paraId="42CECD87" w14:textId="77777777" w:rsidTr="006E0058">
        <w:tc>
          <w:tcPr>
            <w:tcW w:w="883" w:type="dxa"/>
            <w:shd w:val="clear" w:color="auto" w:fill="auto"/>
          </w:tcPr>
          <w:p w14:paraId="2D212A49" w14:textId="77777777" w:rsidR="002D662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198.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6C600DEE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FFFFFF"/>
              </w:rPr>
              <w:t>Activități ale agențiilor turistice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C035461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7911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DCE3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5232,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772F62">
              <w:rPr>
                <w:rFonts w:ascii="Calibri" w:eastAsia="Calibri" w:hAnsi="Calibri" w:cs="Calibri"/>
                <w:sz w:val="22"/>
                <w:szCs w:val="22"/>
              </w:rPr>
              <w:t>5540,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772F62">
              <w:rPr>
                <w:rFonts w:ascii="Calibri" w:eastAsia="Calibri" w:hAnsi="Calibri" w:cs="Calibri"/>
                <w:sz w:val="22"/>
                <w:szCs w:val="22"/>
              </w:rPr>
              <w:t>7751,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772F62">
              <w:rPr>
                <w:rFonts w:ascii="Calibri" w:eastAsia="Calibri" w:hAnsi="Calibri" w:cs="Calibri"/>
                <w:sz w:val="22"/>
                <w:szCs w:val="22"/>
              </w:rPr>
              <w:t>7911</w:t>
            </w:r>
          </w:p>
        </w:tc>
      </w:tr>
      <w:tr w:rsidR="002D662E" w:rsidRPr="00076EEE" w14:paraId="0B92A411" w14:textId="77777777" w:rsidTr="006E0058">
        <w:tc>
          <w:tcPr>
            <w:tcW w:w="883" w:type="dxa"/>
            <w:shd w:val="clear" w:color="auto" w:fill="auto"/>
          </w:tcPr>
          <w:p w14:paraId="12AF7E73" w14:textId="77777777" w:rsidR="002D662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199.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7192C369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FFFFFF"/>
              </w:rPr>
              <w:t>Activități ale tur-operatorilor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65F97D8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sz w:val="22"/>
                <w:szCs w:val="22"/>
              </w:rPr>
              <w:t>7912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3C510752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7912</w:t>
            </w:r>
          </w:p>
        </w:tc>
      </w:tr>
      <w:tr w:rsidR="002D662E" w:rsidRPr="00076EEE" w14:paraId="7E81023E" w14:textId="77777777" w:rsidTr="006E0058">
        <w:tc>
          <w:tcPr>
            <w:tcW w:w="883" w:type="dxa"/>
            <w:shd w:val="clear" w:color="auto" w:fill="auto"/>
          </w:tcPr>
          <w:p w14:paraId="13ACDA66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200.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694333B3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b/>
                <w:sz w:val="22"/>
                <w:szCs w:val="22"/>
              </w:rPr>
              <w:t>Alte servicii de rezervare şi asistenţă turistică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52234027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7990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081D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5232, 5540, 5640, 7751, 7990, 8240</w:t>
            </w:r>
          </w:p>
        </w:tc>
      </w:tr>
      <w:tr w:rsidR="002D662E" w:rsidRPr="00076EEE" w14:paraId="06DFB802" w14:textId="77777777" w:rsidTr="006E0058">
        <w:tc>
          <w:tcPr>
            <w:tcW w:w="883" w:type="dxa"/>
            <w:shd w:val="clear" w:color="auto" w:fill="auto"/>
          </w:tcPr>
          <w:p w14:paraId="36401031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52B9F174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Învățământ în domeniul cultural (limbi străine, muzică, teatru, dans, arte plastice, alte domenii)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270DE2F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8552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9241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8552</w:t>
            </w:r>
          </w:p>
        </w:tc>
      </w:tr>
      <w:tr w:rsidR="002D662E" w:rsidRPr="00076EEE" w14:paraId="460A483C" w14:textId="77777777" w:rsidTr="006E0058">
        <w:tc>
          <w:tcPr>
            <w:tcW w:w="883" w:type="dxa"/>
            <w:shd w:val="clear" w:color="auto" w:fill="auto"/>
          </w:tcPr>
          <w:p w14:paraId="4FA2E9E2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202.</w:t>
            </w:r>
          </w:p>
        </w:tc>
        <w:tc>
          <w:tcPr>
            <w:tcW w:w="6088" w:type="dxa"/>
            <w:shd w:val="clear" w:color="auto" w:fill="auto"/>
          </w:tcPr>
          <w:p w14:paraId="37F3760B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b/>
                <w:sz w:val="22"/>
                <w:szCs w:val="22"/>
              </w:rPr>
              <w:t>Activități de asistență spitalicească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2044FE7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8610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0478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8610</w:t>
            </w:r>
          </w:p>
        </w:tc>
      </w:tr>
      <w:tr w:rsidR="002D662E" w:rsidRPr="00076EEE" w14:paraId="54DD4643" w14:textId="77777777" w:rsidTr="006E0058">
        <w:tc>
          <w:tcPr>
            <w:tcW w:w="883" w:type="dxa"/>
            <w:shd w:val="clear" w:color="auto" w:fill="auto"/>
          </w:tcPr>
          <w:p w14:paraId="1381FB11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203.</w:t>
            </w:r>
          </w:p>
        </w:tc>
        <w:tc>
          <w:tcPr>
            <w:tcW w:w="6088" w:type="dxa"/>
            <w:shd w:val="clear" w:color="auto" w:fill="auto"/>
          </w:tcPr>
          <w:p w14:paraId="7C8989C6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b/>
                <w:sz w:val="22"/>
                <w:szCs w:val="22"/>
              </w:rPr>
              <w:t>Activități de asistență medicală generală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3775F86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8621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756A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8621</w:t>
            </w:r>
          </w:p>
        </w:tc>
      </w:tr>
      <w:tr w:rsidR="002D662E" w:rsidRPr="00076EEE" w14:paraId="5A423644" w14:textId="77777777" w:rsidTr="006E0058">
        <w:tc>
          <w:tcPr>
            <w:tcW w:w="883" w:type="dxa"/>
            <w:shd w:val="clear" w:color="auto" w:fill="auto"/>
          </w:tcPr>
          <w:p w14:paraId="47DD619D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204.</w:t>
            </w:r>
          </w:p>
        </w:tc>
        <w:tc>
          <w:tcPr>
            <w:tcW w:w="6088" w:type="dxa"/>
            <w:shd w:val="clear" w:color="auto" w:fill="auto"/>
          </w:tcPr>
          <w:p w14:paraId="12F6A5BF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b/>
                <w:sz w:val="22"/>
                <w:szCs w:val="22"/>
              </w:rPr>
              <w:t>Activități de asistență medicală specializată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B413E78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8622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5045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8622</w:t>
            </w:r>
          </w:p>
        </w:tc>
      </w:tr>
      <w:tr w:rsidR="002D662E" w:rsidRPr="00076EEE" w14:paraId="71534F12" w14:textId="77777777" w:rsidTr="006E0058">
        <w:tc>
          <w:tcPr>
            <w:tcW w:w="883" w:type="dxa"/>
            <w:shd w:val="clear" w:color="auto" w:fill="auto"/>
          </w:tcPr>
          <w:p w14:paraId="3928A851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205.</w:t>
            </w:r>
          </w:p>
        </w:tc>
        <w:tc>
          <w:tcPr>
            <w:tcW w:w="6088" w:type="dxa"/>
            <w:shd w:val="clear" w:color="auto" w:fill="auto"/>
          </w:tcPr>
          <w:p w14:paraId="67CE0E8E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b/>
                <w:sz w:val="22"/>
                <w:szCs w:val="22"/>
              </w:rPr>
              <w:t>Activități de asistență stomatologică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7114356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8623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2DB6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8623</w:t>
            </w:r>
          </w:p>
        </w:tc>
      </w:tr>
      <w:tr w:rsidR="002D662E" w:rsidRPr="00076EEE" w14:paraId="6BFD1352" w14:textId="77777777" w:rsidTr="006E0058">
        <w:tc>
          <w:tcPr>
            <w:tcW w:w="883" w:type="dxa"/>
            <w:shd w:val="clear" w:color="auto" w:fill="auto"/>
          </w:tcPr>
          <w:p w14:paraId="240D48F9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206.</w:t>
            </w:r>
          </w:p>
        </w:tc>
        <w:tc>
          <w:tcPr>
            <w:tcW w:w="6088" w:type="dxa"/>
            <w:shd w:val="clear" w:color="auto" w:fill="auto"/>
          </w:tcPr>
          <w:p w14:paraId="2CB52D6F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b/>
                <w:sz w:val="22"/>
                <w:szCs w:val="22"/>
              </w:rPr>
              <w:t>Alte activități referitoare la sănătatea umană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D9CBEE9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8690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C457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8691,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772F62">
              <w:rPr>
                <w:rFonts w:ascii="Calibri" w:eastAsia="Calibri" w:hAnsi="Calibri" w:cs="Calibri"/>
                <w:sz w:val="22"/>
                <w:szCs w:val="22"/>
              </w:rPr>
              <w:t>8692,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772F62">
              <w:rPr>
                <w:rFonts w:ascii="Calibri" w:eastAsia="Calibri" w:hAnsi="Calibri" w:cs="Calibri"/>
                <w:sz w:val="22"/>
                <w:szCs w:val="22"/>
              </w:rPr>
              <w:t>8693,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772F62">
              <w:rPr>
                <w:rFonts w:ascii="Calibri" w:eastAsia="Calibri" w:hAnsi="Calibri" w:cs="Calibri"/>
                <w:sz w:val="22"/>
                <w:szCs w:val="22"/>
              </w:rPr>
              <w:t>8694,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772F62">
              <w:rPr>
                <w:rFonts w:ascii="Calibri" w:eastAsia="Calibri" w:hAnsi="Calibri" w:cs="Calibri"/>
                <w:sz w:val="22"/>
                <w:szCs w:val="22"/>
              </w:rPr>
              <w:t>8695,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772F62">
              <w:rPr>
                <w:rFonts w:ascii="Calibri" w:eastAsia="Calibri" w:hAnsi="Calibri" w:cs="Calibri"/>
                <w:sz w:val="22"/>
                <w:szCs w:val="22"/>
              </w:rPr>
              <w:t>8696,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772F62">
              <w:rPr>
                <w:rFonts w:ascii="Calibri" w:eastAsia="Calibri" w:hAnsi="Calibri" w:cs="Calibri"/>
                <w:sz w:val="22"/>
                <w:szCs w:val="22"/>
              </w:rPr>
              <w:t>8699</w:t>
            </w:r>
          </w:p>
        </w:tc>
      </w:tr>
      <w:tr w:rsidR="002D662E" w:rsidRPr="00076EEE" w14:paraId="0AB25D66" w14:textId="77777777" w:rsidTr="006E0058">
        <w:tc>
          <w:tcPr>
            <w:tcW w:w="883" w:type="dxa"/>
            <w:shd w:val="clear" w:color="auto" w:fill="auto"/>
          </w:tcPr>
          <w:p w14:paraId="66DB2932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207.</w:t>
            </w:r>
          </w:p>
        </w:tc>
        <w:tc>
          <w:tcPr>
            <w:tcW w:w="6088" w:type="dxa"/>
            <w:shd w:val="clear" w:color="auto" w:fill="auto"/>
          </w:tcPr>
          <w:p w14:paraId="00C85F79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b/>
                <w:sz w:val="22"/>
                <w:szCs w:val="22"/>
              </w:rPr>
              <w:t>Activități ale centrelor de îngrijire medicală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203658C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8710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755D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8710</w:t>
            </w:r>
          </w:p>
        </w:tc>
      </w:tr>
      <w:tr w:rsidR="002D662E" w:rsidRPr="00076EEE" w14:paraId="43E642A9" w14:textId="77777777" w:rsidTr="006E0058">
        <w:tc>
          <w:tcPr>
            <w:tcW w:w="883" w:type="dxa"/>
            <w:shd w:val="clear" w:color="auto" w:fill="auto"/>
          </w:tcPr>
          <w:p w14:paraId="77B5BD6F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208.</w:t>
            </w:r>
          </w:p>
        </w:tc>
        <w:tc>
          <w:tcPr>
            <w:tcW w:w="6088" w:type="dxa"/>
            <w:shd w:val="clear" w:color="auto" w:fill="auto"/>
          </w:tcPr>
          <w:p w14:paraId="1231520C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b/>
                <w:sz w:val="22"/>
                <w:szCs w:val="22"/>
              </w:rPr>
              <w:t>Activități ale centrelor de recuperare psihică și de dezintoxicare, exclusiv spitale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0925609E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8720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4119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8720</w:t>
            </w:r>
          </w:p>
        </w:tc>
      </w:tr>
      <w:tr w:rsidR="002D662E" w:rsidRPr="00076EEE" w14:paraId="760675F3" w14:textId="77777777" w:rsidTr="006E0058">
        <w:tc>
          <w:tcPr>
            <w:tcW w:w="883" w:type="dxa"/>
            <w:shd w:val="clear" w:color="auto" w:fill="auto"/>
          </w:tcPr>
          <w:p w14:paraId="73981A7E" w14:textId="77777777" w:rsidR="002D662E" w:rsidRPr="00772F62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209.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2D3D5075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ale căminelor de bătrâni și ale căminelor pentru persoane aflate în incapacitate de a se îngriji singure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4445593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8730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6C939D4D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8730</w:t>
            </w:r>
          </w:p>
        </w:tc>
      </w:tr>
      <w:tr w:rsidR="002D662E" w:rsidRPr="00076EEE" w14:paraId="1786E59E" w14:textId="77777777" w:rsidTr="006E0058">
        <w:tc>
          <w:tcPr>
            <w:tcW w:w="883" w:type="dxa"/>
            <w:shd w:val="clear" w:color="auto" w:fill="auto"/>
          </w:tcPr>
          <w:p w14:paraId="70E7E987" w14:textId="77777777" w:rsidR="002D662E" w:rsidRPr="00076EE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210.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0BF6E2CC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Alte activități de asistență socială, cu cazare n.c.a.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9675E3D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8790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117E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8799</w:t>
            </w:r>
          </w:p>
        </w:tc>
      </w:tr>
      <w:tr w:rsidR="002D662E" w:rsidRPr="00076EEE" w14:paraId="5FD02618" w14:textId="77777777" w:rsidTr="006E0058">
        <w:tc>
          <w:tcPr>
            <w:tcW w:w="883" w:type="dxa"/>
            <w:shd w:val="clear" w:color="auto" w:fill="auto"/>
          </w:tcPr>
          <w:p w14:paraId="2D23A5E2" w14:textId="77777777" w:rsidR="002D662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211.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4B9F8D84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asistență socială, fără cazare, pentru bătrâni și pentru persoane aflate în incapacitate de a se îngriji singure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304E68E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8810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BB1D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8810</w:t>
            </w:r>
          </w:p>
        </w:tc>
      </w:tr>
      <w:tr w:rsidR="002D662E" w:rsidRPr="00076EEE" w14:paraId="49F7D1FC" w14:textId="77777777" w:rsidTr="006E0058">
        <w:tc>
          <w:tcPr>
            <w:tcW w:w="883" w:type="dxa"/>
            <w:shd w:val="clear" w:color="auto" w:fill="auto"/>
          </w:tcPr>
          <w:p w14:paraId="4F524966" w14:textId="77777777" w:rsidR="002D662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212.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22D6B05D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îngrijire zilnică pentru copii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1389F40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8891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2E53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8891</w:t>
            </w:r>
          </w:p>
        </w:tc>
      </w:tr>
      <w:tr w:rsidR="002D662E" w:rsidRPr="00076EEE" w14:paraId="4F57C257" w14:textId="77777777" w:rsidTr="006E0058">
        <w:tc>
          <w:tcPr>
            <w:tcW w:w="883" w:type="dxa"/>
            <w:shd w:val="clear" w:color="auto" w:fill="auto"/>
          </w:tcPr>
          <w:p w14:paraId="433F945A" w14:textId="77777777" w:rsidR="002D662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213.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792B186F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Alte activități de asistență socială, fără cazare, n.c.a.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05554F11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8899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F2A7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8899</w:t>
            </w:r>
          </w:p>
        </w:tc>
      </w:tr>
      <w:tr w:rsidR="002D662E" w:rsidRPr="00076EEE" w14:paraId="1D2B6A8E" w14:textId="77777777" w:rsidTr="006E0058">
        <w:tc>
          <w:tcPr>
            <w:tcW w:w="883" w:type="dxa"/>
            <w:shd w:val="clear" w:color="auto" w:fill="auto"/>
          </w:tcPr>
          <w:p w14:paraId="74C75CFE" w14:textId="77777777" w:rsidR="002D662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214.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1F4770DD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interpretare artistică (spectacole)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12C19A0A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9001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3D9D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9020</w:t>
            </w:r>
          </w:p>
        </w:tc>
      </w:tr>
      <w:tr w:rsidR="002D662E" w:rsidRPr="00076EEE" w14:paraId="3731DA7D" w14:textId="77777777" w:rsidTr="006E0058">
        <w:tc>
          <w:tcPr>
            <w:tcW w:w="883" w:type="dxa"/>
            <w:shd w:val="clear" w:color="auto" w:fill="auto"/>
          </w:tcPr>
          <w:p w14:paraId="25A39E1B" w14:textId="77777777" w:rsidR="002D662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215.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10F54774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suport pentru interpretarea artistică (spectacole)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CC2F838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9002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5655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9039</w:t>
            </w:r>
          </w:p>
        </w:tc>
      </w:tr>
      <w:tr w:rsidR="002D662E" w:rsidRPr="00076EEE" w14:paraId="228A0304" w14:textId="77777777" w:rsidTr="006E0058">
        <w:tc>
          <w:tcPr>
            <w:tcW w:w="883" w:type="dxa"/>
            <w:shd w:val="clear" w:color="auto" w:fill="auto"/>
          </w:tcPr>
          <w:p w14:paraId="0E97BE90" w14:textId="77777777" w:rsidR="002D662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216.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6E7642EC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creație artistică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9F242CE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9003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C867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5811, 5812, 5813, 9011, 9012, 9013, 9130</w:t>
            </w:r>
          </w:p>
        </w:tc>
      </w:tr>
      <w:tr w:rsidR="002D662E" w:rsidRPr="00076EEE" w14:paraId="67C4B7EE" w14:textId="77777777" w:rsidTr="006E0058">
        <w:tc>
          <w:tcPr>
            <w:tcW w:w="883" w:type="dxa"/>
            <w:shd w:val="clear" w:color="auto" w:fill="auto"/>
          </w:tcPr>
          <w:p w14:paraId="23A28400" w14:textId="77777777" w:rsidR="002D662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217.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2CAEBBC8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gestionare a sălilor de spectacole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4666C1F2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9004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3608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9031</w:t>
            </w:r>
          </w:p>
        </w:tc>
      </w:tr>
      <w:tr w:rsidR="002D662E" w:rsidRPr="00076EEE" w14:paraId="3750AEB0" w14:textId="77777777" w:rsidTr="006E0058">
        <w:tc>
          <w:tcPr>
            <w:tcW w:w="883" w:type="dxa"/>
            <w:shd w:val="clear" w:color="auto" w:fill="auto"/>
          </w:tcPr>
          <w:p w14:paraId="00D11C60" w14:textId="77777777" w:rsidR="002D662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218.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713A4C77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Activitățile ale bibliotecilor și arhivelor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649456E8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9101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FA65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9111, 9112</w:t>
            </w:r>
          </w:p>
        </w:tc>
      </w:tr>
      <w:tr w:rsidR="002D662E" w:rsidRPr="00076EEE" w14:paraId="2181F5AD" w14:textId="77777777" w:rsidTr="006E0058">
        <w:tc>
          <w:tcPr>
            <w:tcW w:w="883" w:type="dxa"/>
            <w:shd w:val="clear" w:color="auto" w:fill="auto"/>
          </w:tcPr>
          <w:p w14:paraId="2D4A600B" w14:textId="77777777" w:rsidR="002D662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219.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19535220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ale muzeelor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C825E15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9102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17E8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9121</w:t>
            </w:r>
          </w:p>
        </w:tc>
      </w:tr>
      <w:tr w:rsidR="002D662E" w:rsidRPr="00076EEE" w14:paraId="05545503" w14:textId="77777777" w:rsidTr="006E0058">
        <w:tc>
          <w:tcPr>
            <w:tcW w:w="883" w:type="dxa"/>
            <w:shd w:val="clear" w:color="auto" w:fill="auto"/>
          </w:tcPr>
          <w:p w14:paraId="11BAB1E3" w14:textId="77777777" w:rsidR="002D662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220.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4247023E" w14:textId="77777777" w:rsidR="002D662E" w:rsidRPr="00772F62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772F6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Gestionarea monumentelor, clădirilor istorice și a altor obiective de interes turistic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392DE7E1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9103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7709" w14:textId="77777777" w:rsidR="002D662E" w:rsidRPr="00772F62" w:rsidRDefault="002D662E" w:rsidP="006E0058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772F62">
              <w:rPr>
                <w:rFonts w:ascii="Calibri" w:eastAsia="Calibri" w:hAnsi="Calibri" w:cs="Calibri"/>
                <w:sz w:val="22"/>
                <w:szCs w:val="22"/>
              </w:rPr>
              <w:t>9122</w:t>
            </w:r>
          </w:p>
        </w:tc>
      </w:tr>
      <w:tr w:rsidR="002D662E" w:rsidRPr="00076EEE" w14:paraId="0298E746" w14:textId="77777777" w:rsidTr="006E0058">
        <w:tc>
          <w:tcPr>
            <w:tcW w:w="883" w:type="dxa"/>
            <w:shd w:val="clear" w:color="auto" w:fill="auto"/>
          </w:tcPr>
          <w:p w14:paraId="0F4E052C" w14:textId="77777777" w:rsidR="002D662E" w:rsidRDefault="002D662E" w:rsidP="006E0058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221.</w:t>
            </w:r>
          </w:p>
        </w:tc>
        <w:tc>
          <w:tcPr>
            <w:tcW w:w="6088" w:type="dxa"/>
            <w:shd w:val="clear" w:color="auto" w:fill="auto"/>
            <w:vAlign w:val="center"/>
          </w:tcPr>
          <w:p w14:paraId="3F291B7D" w14:textId="77777777" w:rsidR="002D662E" w:rsidRPr="005F6F05" w:rsidRDefault="002D662E" w:rsidP="006E0058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5F6F05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Alte activități recreative și distractive n.c.a</w:t>
            </w:r>
          </w:p>
        </w:tc>
        <w:tc>
          <w:tcPr>
            <w:tcW w:w="962" w:type="dxa"/>
            <w:shd w:val="clear" w:color="auto" w:fill="auto"/>
            <w:vAlign w:val="center"/>
          </w:tcPr>
          <w:p w14:paraId="27104E39" w14:textId="77777777" w:rsidR="002D662E" w:rsidRPr="00076EEE" w:rsidRDefault="002D662E" w:rsidP="006E0058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05C89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9329</w:t>
            </w:r>
          </w:p>
        </w:tc>
        <w:tc>
          <w:tcPr>
            <w:tcW w:w="1610" w:type="dxa"/>
          </w:tcPr>
          <w:p w14:paraId="3795A2F2" w14:textId="77777777" w:rsidR="002D662E" w:rsidRPr="002357DE" w:rsidRDefault="002D662E" w:rsidP="006E0058">
            <w:pPr>
              <w:jc w:val="center"/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</w:pPr>
            <w:r w:rsidRPr="002357DE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8425, 9311, 9312, 9319, 9329</w:t>
            </w:r>
          </w:p>
        </w:tc>
      </w:tr>
    </w:tbl>
    <w:p w14:paraId="3EED153D" w14:textId="77777777" w:rsidR="00F22E60" w:rsidRPr="00195C74" w:rsidRDefault="00F22E60" w:rsidP="00F22E60">
      <w:pPr>
        <w:suppressAutoHyphens/>
        <w:jc w:val="both"/>
        <w:rPr>
          <w:rFonts w:ascii="Calibri" w:hAnsi="Calibri" w:cs="Calibri"/>
        </w:rPr>
      </w:pPr>
    </w:p>
    <w:sectPr w:rsidR="00F22E60" w:rsidRPr="00195C74" w:rsidSect="00501F88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DABA6F" w14:textId="77777777" w:rsidR="00861ABA" w:rsidRDefault="00861ABA">
      <w:r>
        <w:separator/>
      </w:r>
    </w:p>
  </w:endnote>
  <w:endnote w:type="continuationSeparator" w:id="0">
    <w:p w14:paraId="7DF39CE3" w14:textId="77777777" w:rsidR="00861ABA" w:rsidRDefault="00861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F22E60" w14:paraId="2720C002" w14:textId="77777777">
      <w:trPr>
        <w:cantSplit/>
        <w:trHeight w:hRule="exact" w:val="340"/>
        <w:hidden/>
      </w:trPr>
      <w:tc>
        <w:tcPr>
          <w:tcW w:w="9210" w:type="dxa"/>
        </w:tcPr>
        <w:p w14:paraId="0504E062" w14:textId="77777777" w:rsidR="00F22E60" w:rsidRDefault="00F22E60">
          <w:pPr>
            <w:pStyle w:val="Subsol"/>
            <w:rPr>
              <w:vanish/>
              <w:sz w:val="20"/>
            </w:rPr>
          </w:pPr>
        </w:p>
      </w:tc>
    </w:tr>
  </w:tbl>
  <w:p w14:paraId="2E72CD3E" w14:textId="77777777" w:rsidR="00F22E60" w:rsidRDefault="00DB2D6E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63A86C73" wp14:editId="4F555BCE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AFDA7C" wp14:editId="2D5D890F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4849D6" w14:textId="77777777" w:rsidR="00F22E60" w:rsidRPr="00C9311C" w:rsidRDefault="00F22E60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AFDA7C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1B4849D6" w14:textId="77777777" w:rsidR="00F22E60" w:rsidRPr="00C9311C" w:rsidRDefault="00F22E60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85FDF42" wp14:editId="1104ECE0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28A1E6" w14:textId="77777777" w:rsidR="00F22E60" w:rsidRPr="00F914B7" w:rsidRDefault="00F22E60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85FDF42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6228A1E6" w14:textId="77777777" w:rsidR="00F22E60" w:rsidRPr="00F914B7" w:rsidRDefault="00F22E60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50017A2" wp14:editId="6F97558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A5015E" w14:textId="77777777" w:rsidR="00F22E60" w:rsidRDefault="00F22E60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9324A84" w14:textId="77777777" w:rsidR="00F22E60" w:rsidRPr="00383496" w:rsidRDefault="00F22E60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</w:pPr>
                          <w:r w:rsidRPr="00383496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383496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 xml:space="preserve">Tel.: 0258-818616 </w:t>
                          </w:r>
                        </w:p>
                        <w:p w14:paraId="59617BD9" w14:textId="77777777" w:rsidR="00F22E60" w:rsidRPr="00FA2B09" w:rsidRDefault="00F22E60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bal,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50017A2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34A5015E" w14:textId="77777777" w:rsidR="00F22E60" w:rsidRDefault="00F22E60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39324A84" w14:textId="77777777" w:rsidR="00F22E60" w:rsidRPr="00383496" w:rsidRDefault="00F22E60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</w:pPr>
                    <w:r w:rsidRPr="00383496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383496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 xml:space="preserve">Tel.: 0258-818616 </w:t>
                    </w:r>
                  </w:p>
                  <w:p w14:paraId="59617BD9" w14:textId="77777777" w:rsidR="00F22E60" w:rsidRPr="00FA2B09" w:rsidRDefault="00F22E60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bal,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1BB9E8CD" wp14:editId="4624CD93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5388610" w14:textId="77777777" w:rsidR="00F22E60" w:rsidRDefault="00F22E60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78EF1" w14:textId="77777777" w:rsidR="00F22E60" w:rsidRDefault="00DB2D6E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0ED74750" wp14:editId="73D77C4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CC7ED83" wp14:editId="0CEF912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FF0DDA" w14:textId="77777777" w:rsidR="00F22E60" w:rsidRPr="00C9311C" w:rsidRDefault="00F22E60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C7ED83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23FF0DDA" w14:textId="77777777" w:rsidR="00F22E60" w:rsidRPr="00C9311C" w:rsidRDefault="00F22E60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5D9F9752" wp14:editId="4E7D1A0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3E6750" w14:textId="77777777" w:rsidR="00F22E60" w:rsidRPr="00F914B7" w:rsidRDefault="00F22E60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D9F9752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7D3E6750" w14:textId="77777777" w:rsidR="00F22E60" w:rsidRPr="00F914B7" w:rsidRDefault="00F22E60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05D48D4" wp14:editId="05BFBA45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4D46B2" w14:textId="77777777" w:rsidR="00F22E60" w:rsidRDefault="00F22E60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A9E0836" w14:textId="77777777" w:rsidR="00F22E60" w:rsidRPr="00383496" w:rsidRDefault="00F22E60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</w:pPr>
                          <w:r w:rsidRPr="00383496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383496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pt-PT"/>
                            </w:rPr>
                            <w:t xml:space="preserve">Tel.: 0258-818616 </w:t>
                          </w:r>
                        </w:p>
                        <w:p w14:paraId="3BADC886" w14:textId="77777777" w:rsidR="00F22E60" w:rsidRPr="00FA2B09" w:rsidRDefault="00F22E60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5D48D4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674D46B2" w14:textId="77777777" w:rsidR="00F22E60" w:rsidRDefault="00F22E60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1A9E0836" w14:textId="77777777" w:rsidR="00F22E60" w:rsidRPr="00383496" w:rsidRDefault="00F22E60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</w:pPr>
                    <w:r w:rsidRPr="00383496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383496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pt-PT"/>
                      </w:rPr>
                      <w:t xml:space="preserve">Tel.: 0258-818616 </w:t>
                    </w:r>
                  </w:p>
                  <w:p w14:paraId="3BADC886" w14:textId="77777777" w:rsidR="00F22E60" w:rsidRPr="00FA2B09" w:rsidRDefault="00F22E60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2759A6F6" wp14:editId="3566E03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3704C3" w14:textId="77777777" w:rsidR="00861ABA" w:rsidRDefault="00861ABA">
      <w:r>
        <w:separator/>
      </w:r>
    </w:p>
  </w:footnote>
  <w:footnote w:type="continuationSeparator" w:id="0">
    <w:p w14:paraId="07A88BB3" w14:textId="77777777" w:rsidR="00861ABA" w:rsidRDefault="00861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CEE34" w14:textId="5244F8C9" w:rsidR="00F22E60" w:rsidRPr="00851382" w:rsidRDefault="00DB2D6E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0E57FDE2" wp14:editId="60B39001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B393D0" w14:textId="77777777" w:rsidR="00F22E60" w:rsidRDefault="00F22E60" w:rsidP="00376CFE">
                            <w:pPr>
                              <w:spacing w:line="330" w:lineRule="auto"/>
                            </w:pPr>
                          </w:p>
                          <w:p w14:paraId="723A6E7F" w14:textId="77777777" w:rsidR="00F22E60" w:rsidRPr="00851382" w:rsidRDefault="00F22E60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E57FDE2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46B393D0" w14:textId="77777777" w:rsidR="00F22E60" w:rsidRDefault="00F22E60" w:rsidP="00376CFE">
                      <w:pPr>
                        <w:spacing w:line="330" w:lineRule="auto"/>
                      </w:pPr>
                    </w:p>
                    <w:p w14:paraId="723A6E7F" w14:textId="77777777" w:rsidR="00F22E60" w:rsidRPr="00851382" w:rsidRDefault="00F22E60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F22E60" w:rsidRPr="00851382">
      <w:rPr>
        <w:color w:val="999999"/>
        <w:sz w:val="20"/>
        <w:szCs w:val="20"/>
      </w:rPr>
      <w:t xml:space="preserve">Pagina </w:t>
    </w:r>
    <w:r w:rsidR="00F22E60" w:rsidRPr="00851382">
      <w:rPr>
        <w:color w:val="999999"/>
        <w:sz w:val="20"/>
        <w:szCs w:val="20"/>
      </w:rPr>
      <w:fldChar w:fldCharType="begin"/>
    </w:r>
    <w:r w:rsidR="00F22E60" w:rsidRPr="00851382">
      <w:rPr>
        <w:color w:val="999999"/>
        <w:sz w:val="20"/>
        <w:szCs w:val="20"/>
      </w:rPr>
      <w:instrText xml:space="preserve"> PAGE </w:instrText>
    </w:r>
    <w:r w:rsidR="00F22E60" w:rsidRPr="00851382">
      <w:rPr>
        <w:color w:val="999999"/>
        <w:sz w:val="20"/>
        <w:szCs w:val="20"/>
      </w:rPr>
      <w:fldChar w:fldCharType="separate"/>
    </w:r>
    <w:r w:rsidR="002D662E">
      <w:rPr>
        <w:noProof/>
        <w:color w:val="999999"/>
        <w:sz w:val="20"/>
        <w:szCs w:val="20"/>
      </w:rPr>
      <w:t>7</w:t>
    </w:r>
    <w:r w:rsidR="00F22E60" w:rsidRPr="00851382">
      <w:rPr>
        <w:color w:val="999999"/>
        <w:sz w:val="20"/>
        <w:szCs w:val="20"/>
      </w:rPr>
      <w:fldChar w:fldCharType="end"/>
    </w:r>
    <w:r w:rsidR="00F22E60" w:rsidRPr="00851382">
      <w:rPr>
        <w:color w:val="999999"/>
        <w:sz w:val="20"/>
        <w:szCs w:val="20"/>
      </w:rPr>
      <w:t xml:space="preserve"> din </w:t>
    </w:r>
    <w:r w:rsidR="00F22E60" w:rsidRPr="00851382">
      <w:rPr>
        <w:color w:val="999999"/>
        <w:sz w:val="20"/>
        <w:szCs w:val="20"/>
      </w:rPr>
      <w:fldChar w:fldCharType="begin"/>
    </w:r>
    <w:r w:rsidR="00F22E60" w:rsidRPr="00851382">
      <w:rPr>
        <w:color w:val="999999"/>
        <w:sz w:val="20"/>
        <w:szCs w:val="20"/>
      </w:rPr>
      <w:instrText xml:space="preserve"> NUMPAGES </w:instrText>
    </w:r>
    <w:r w:rsidR="00F22E60" w:rsidRPr="00851382">
      <w:rPr>
        <w:color w:val="999999"/>
        <w:sz w:val="20"/>
        <w:szCs w:val="20"/>
      </w:rPr>
      <w:fldChar w:fldCharType="separate"/>
    </w:r>
    <w:r w:rsidR="002D662E">
      <w:rPr>
        <w:noProof/>
        <w:color w:val="999999"/>
        <w:sz w:val="20"/>
        <w:szCs w:val="20"/>
      </w:rPr>
      <w:t>7</w:t>
    </w:r>
    <w:r w:rsidR="00F22E60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4E1FE5" w14:textId="7F566F26" w:rsidR="00F22E60" w:rsidRDefault="00DB2D6E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54DEB446" wp14:editId="7EB6BCB0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4371B548" wp14:editId="7C44630B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66989FAB" wp14:editId="08325AEF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22E60">
      <w:t xml:space="preserve">   </w:t>
    </w:r>
    <w:r w:rsidR="00F22E6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4D0B"/>
    <w:rsid w:val="0001591C"/>
    <w:rsid w:val="00016F36"/>
    <w:rsid w:val="0002030F"/>
    <w:rsid w:val="00032F39"/>
    <w:rsid w:val="00043E61"/>
    <w:rsid w:val="00046A59"/>
    <w:rsid w:val="00056FEF"/>
    <w:rsid w:val="00072DDE"/>
    <w:rsid w:val="00076EEE"/>
    <w:rsid w:val="0007769C"/>
    <w:rsid w:val="0009018B"/>
    <w:rsid w:val="00094830"/>
    <w:rsid w:val="000C2AAE"/>
    <w:rsid w:val="000C576E"/>
    <w:rsid w:val="000D12E0"/>
    <w:rsid w:val="000E3E54"/>
    <w:rsid w:val="000E5EDA"/>
    <w:rsid w:val="00116975"/>
    <w:rsid w:val="001175F2"/>
    <w:rsid w:val="001444EC"/>
    <w:rsid w:val="00144BFD"/>
    <w:rsid w:val="00172488"/>
    <w:rsid w:val="0017544C"/>
    <w:rsid w:val="00176AB2"/>
    <w:rsid w:val="00195C74"/>
    <w:rsid w:val="001B4269"/>
    <w:rsid w:val="001D1C38"/>
    <w:rsid w:val="001E064A"/>
    <w:rsid w:val="001E1537"/>
    <w:rsid w:val="00221582"/>
    <w:rsid w:val="00223A74"/>
    <w:rsid w:val="002421A0"/>
    <w:rsid w:val="00253469"/>
    <w:rsid w:val="00281BC2"/>
    <w:rsid w:val="002A05A6"/>
    <w:rsid w:val="002B28CA"/>
    <w:rsid w:val="002B3BB9"/>
    <w:rsid w:val="002D0D73"/>
    <w:rsid w:val="002D570A"/>
    <w:rsid w:val="002D662E"/>
    <w:rsid w:val="002E07E9"/>
    <w:rsid w:val="002E13BF"/>
    <w:rsid w:val="002F1246"/>
    <w:rsid w:val="003225E6"/>
    <w:rsid w:val="003260FA"/>
    <w:rsid w:val="00341871"/>
    <w:rsid w:val="0034455A"/>
    <w:rsid w:val="00345E8A"/>
    <w:rsid w:val="00351C1C"/>
    <w:rsid w:val="00353CC0"/>
    <w:rsid w:val="00365182"/>
    <w:rsid w:val="00376CFE"/>
    <w:rsid w:val="00383496"/>
    <w:rsid w:val="00393425"/>
    <w:rsid w:val="003971E5"/>
    <w:rsid w:val="003A0CD0"/>
    <w:rsid w:val="003E2E03"/>
    <w:rsid w:val="003F01D2"/>
    <w:rsid w:val="004258BD"/>
    <w:rsid w:val="00426B01"/>
    <w:rsid w:val="00457895"/>
    <w:rsid w:val="0046159C"/>
    <w:rsid w:val="004635E6"/>
    <w:rsid w:val="00474F02"/>
    <w:rsid w:val="004750F2"/>
    <w:rsid w:val="004B56E8"/>
    <w:rsid w:val="004C1C9A"/>
    <w:rsid w:val="00501F88"/>
    <w:rsid w:val="00523BEA"/>
    <w:rsid w:val="00525BAC"/>
    <w:rsid w:val="00571E3B"/>
    <w:rsid w:val="00571F8C"/>
    <w:rsid w:val="005A6B00"/>
    <w:rsid w:val="005B6522"/>
    <w:rsid w:val="005C054E"/>
    <w:rsid w:val="005C21C9"/>
    <w:rsid w:val="005C7AFF"/>
    <w:rsid w:val="00635755"/>
    <w:rsid w:val="00643AC4"/>
    <w:rsid w:val="0064656B"/>
    <w:rsid w:val="0069318F"/>
    <w:rsid w:val="006B79B9"/>
    <w:rsid w:val="006C58C7"/>
    <w:rsid w:val="006C61DC"/>
    <w:rsid w:val="006D510F"/>
    <w:rsid w:val="007209E0"/>
    <w:rsid w:val="00724C40"/>
    <w:rsid w:val="00754551"/>
    <w:rsid w:val="007A69A6"/>
    <w:rsid w:val="007B7EEE"/>
    <w:rsid w:val="007C403D"/>
    <w:rsid w:val="008153CB"/>
    <w:rsid w:val="00817C5B"/>
    <w:rsid w:val="008231AD"/>
    <w:rsid w:val="00851382"/>
    <w:rsid w:val="0085409C"/>
    <w:rsid w:val="00861ABA"/>
    <w:rsid w:val="0088069A"/>
    <w:rsid w:val="0088290B"/>
    <w:rsid w:val="00883F02"/>
    <w:rsid w:val="008862AB"/>
    <w:rsid w:val="0089552A"/>
    <w:rsid w:val="008B285C"/>
    <w:rsid w:val="008E530D"/>
    <w:rsid w:val="008E7688"/>
    <w:rsid w:val="00936CF8"/>
    <w:rsid w:val="0095716B"/>
    <w:rsid w:val="0096171A"/>
    <w:rsid w:val="009948C0"/>
    <w:rsid w:val="009A39CC"/>
    <w:rsid w:val="009B79BE"/>
    <w:rsid w:val="009E5734"/>
    <w:rsid w:val="009E65AC"/>
    <w:rsid w:val="009F0408"/>
    <w:rsid w:val="009F711B"/>
    <w:rsid w:val="00A20B99"/>
    <w:rsid w:val="00A20F57"/>
    <w:rsid w:val="00A62EC7"/>
    <w:rsid w:val="00A80B27"/>
    <w:rsid w:val="00A82FF9"/>
    <w:rsid w:val="00A912EA"/>
    <w:rsid w:val="00AB1710"/>
    <w:rsid w:val="00AC1407"/>
    <w:rsid w:val="00AE22C4"/>
    <w:rsid w:val="00B04708"/>
    <w:rsid w:val="00B15233"/>
    <w:rsid w:val="00B25820"/>
    <w:rsid w:val="00B6257F"/>
    <w:rsid w:val="00B70936"/>
    <w:rsid w:val="00B73BBB"/>
    <w:rsid w:val="00BB7D73"/>
    <w:rsid w:val="00BD3175"/>
    <w:rsid w:val="00BE472A"/>
    <w:rsid w:val="00C05C7A"/>
    <w:rsid w:val="00C142E2"/>
    <w:rsid w:val="00C20582"/>
    <w:rsid w:val="00C35DE6"/>
    <w:rsid w:val="00C82AD1"/>
    <w:rsid w:val="00C94C37"/>
    <w:rsid w:val="00CB421C"/>
    <w:rsid w:val="00CC6C98"/>
    <w:rsid w:val="00CD70F9"/>
    <w:rsid w:val="00CF106A"/>
    <w:rsid w:val="00D21F8B"/>
    <w:rsid w:val="00D22014"/>
    <w:rsid w:val="00D22F64"/>
    <w:rsid w:val="00D27DE9"/>
    <w:rsid w:val="00D35CCD"/>
    <w:rsid w:val="00D7475D"/>
    <w:rsid w:val="00D94812"/>
    <w:rsid w:val="00D94D18"/>
    <w:rsid w:val="00DB2D6E"/>
    <w:rsid w:val="00DE0328"/>
    <w:rsid w:val="00DF2DAC"/>
    <w:rsid w:val="00DF6406"/>
    <w:rsid w:val="00E00CF6"/>
    <w:rsid w:val="00E753B1"/>
    <w:rsid w:val="00E806E7"/>
    <w:rsid w:val="00E9199E"/>
    <w:rsid w:val="00EA7853"/>
    <w:rsid w:val="00EB37EC"/>
    <w:rsid w:val="00EB4B83"/>
    <w:rsid w:val="00EF17E3"/>
    <w:rsid w:val="00EF6CD7"/>
    <w:rsid w:val="00F12E7F"/>
    <w:rsid w:val="00F22A0B"/>
    <w:rsid w:val="00F22E60"/>
    <w:rsid w:val="00FA1FF1"/>
    <w:rsid w:val="00FC31DF"/>
    <w:rsid w:val="00FD2955"/>
    <w:rsid w:val="00FD7309"/>
    <w:rsid w:val="00FE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52E2C8D3"/>
  <w15:chartTrackingRefBased/>
  <w15:docId w15:val="{BC3ED886-10F6-4FFE-B83A-04D880CC6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annotation text" w:uiPriority="99" w:qFormat="1"/>
    <w:lsdException w:name="caption" w:semiHidden="1" w:unhideWhenUsed="1" w:qFormat="1"/>
    <w:lsdException w:name="footnote reference" w:uiPriority="99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rsid w:val="009E5734"/>
    <w:rPr>
      <w:rFonts w:ascii="Arial Narrow" w:hAnsi="Arial Narrow"/>
      <w:sz w:val="24"/>
      <w:szCs w:val="24"/>
      <w:lang w:eastAsia="de-DE"/>
    </w:r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uiPriority w:val="99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Corptext">
    <w:name w:val="Body Text"/>
    <w:basedOn w:val="Normal"/>
    <w:pPr>
      <w:jc w:val="both"/>
    </w:pPr>
  </w:style>
  <w:style w:type="paragraph" w:styleId="TextnBalon">
    <w:name w:val="Balloon Text"/>
    <w:basedOn w:val="Normal"/>
    <w:link w:val="TextnBalonCaracter"/>
    <w:uiPriority w:val="99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rsid w:val="005C21C9"/>
    <w:rPr>
      <w:rFonts w:ascii="Segoe UI" w:hAnsi="Segoe UI" w:cs="Segoe UI"/>
      <w:sz w:val="18"/>
      <w:szCs w:val="18"/>
      <w:lang w:val="ro-RO" w:eastAsia="de-DE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List Paragraph1 Caracter,Normal bullet 2 Caracter,List1 Caracter,body 2 Caracter,Bullet Caracter"/>
    <w:link w:val="Listparagraf"/>
    <w:uiPriority w:val="34"/>
    <w:qFormat/>
    <w:locked/>
    <w:rsid w:val="009E5734"/>
    <w:rPr>
      <w:rFonts w:ascii="Arial Narrow" w:hAnsi="Arial Narrow"/>
      <w:sz w:val="24"/>
      <w:szCs w:val="24"/>
      <w:lang w:eastAsia="de-DE"/>
    </w:rPr>
  </w:style>
  <w:style w:type="paragraph" w:styleId="Listparagraf">
    <w:name w:val="List Paragraph"/>
    <w:aliases w:val="Akapit z listą BS,Outlines a.b.c.,List_Paragraph,Multilevel para_II,Akapit z lista BS,List Paragraph1,Normal bullet 2,List1,body 2,List Paragraph11,Listă colorată - Accentuare 11,Bullet,Citation List,Forth level,List Paragraph compact,L,2"/>
    <w:basedOn w:val="Normal"/>
    <w:link w:val="ListparagrafCaracter"/>
    <w:uiPriority w:val="34"/>
    <w:qFormat/>
    <w:rsid w:val="009E5734"/>
    <w:pPr>
      <w:ind w:left="720"/>
    </w:pPr>
  </w:style>
  <w:style w:type="character" w:customStyle="1" w:styleId="MeniuneNerezolvat1">
    <w:name w:val="Mențiune Nerezolvat1"/>
    <w:uiPriority w:val="99"/>
    <w:semiHidden/>
    <w:unhideWhenUsed/>
    <w:rsid w:val="0001591C"/>
    <w:rPr>
      <w:color w:val="605E5C"/>
      <w:shd w:val="clear" w:color="auto" w:fill="E1DFDD"/>
    </w:rPr>
  </w:style>
  <w:style w:type="character" w:styleId="Referincomentariu">
    <w:name w:val="annotation reference"/>
    <w:uiPriority w:val="99"/>
    <w:rsid w:val="00A62EC7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qFormat/>
    <w:rsid w:val="00A62EC7"/>
    <w:rPr>
      <w:sz w:val="20"/>
      <w:szCs w:val="20"/>
    </w:rPr>
  </w:style>
  <w:style w:type="character" w:customStyle="1" w:styleId="TextcomentariuCaracter">
    <w:name w:val="Text comentariu Caracter"/>
    <w:link w:val="Textcomentariu"/>
    <w:uiPriority w:val="99"/>
    <w:qFormat/>
    <w:rsid w:val="00A62EC7"/>
    <w:rPr>
      <w:rFonts w:ascii="Arial Narrow" w:hAnsi="Arial Narrow"/>
      <w:lang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rsid w:val="00A62EC7"/>
    <w:rPr>
      <w:b/>
      <w:bCs/>
    </w:rPr>
  </w:style>
  <w:style w:type="character" w:customStyle="1" w:styleId="SubiectComentariuCaracter">
    <w:name w:val="Subiect Comentariu Caracter"/>
    <w:link w:val="SubiectComentariu"/>
    <w:uiPriority w:val="99"/>
    <w:rsid w:val="00A62EC7"/>
    <w:rPr>
      <w:rFonts w:ascii="Arial Narrow" w:hAnsi="Arial Narrow"/>
      <w:b/>
      <w:bCs/>
      <w:lang w:eastAsia="de-DE"/>
    </w:rPr>
  </w:style>
  <w:style w:type="paragraph" w:styleId="Revizuire">
    <w:name w:val="Revision"/>
    <w:hidden/>
    <w:uiPriority w:val="99"/>
    <w:semiHidden/>
    <w:rsid w:val="00A20F57"/>
    <w:rPr>
      <w:rFonts w:ascii="Arial Narrow" w:hAnsi="Arial Narrow"/>
      <w:sz w:val="24"/>
      <w:szCs w:val="24"/>
      <w:lang w:eastAsia="de-DE"/>
    </w:rPr>
  </w:style>
  <w:style w:type="table" w:styleId="Tabelgril">
    <w:name w:val="Table Grid"/>
    <w:basedOn w:val="TabelNormal"/>
    <w:uiPriority w:val="39"/>
    <w:rsid w:val="00F22E60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qFormat/>
    <w:rsid w:val="00F22E60"/>
    <w:pPr>
      <w:widowControl w:val="0"/>
      <w:jc w:val="both"/>
    </w:pPr>
    <w:rPr>
      <w:rFonts w:ascii="Calibri" w:eastAsia="Calibri" w:hAnsi="Calibri" w:cs="Calibri"/>
      <w:sz w:val="20"/>
      <w:szCs w:val="20"/>
      <w:lang w:val="en-US"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link w:val="Textnotdesubsol"/>
    <w:uiPriority w:val="99"/>
    <w:qFormat/>
    <w:rsid w:val="00F22E60"/>
    <w:rPr>
      <w:rFonts w:ascii="Calibri" w:eastAsia="Calibri" w:hAnsi="Calibri" w:cs="Calibri"/>
    </w:rPr>
  </w:style>
  <w:style w:type="character" w:styleId="Referinnotdesubsol">
    <w:name w:val="footnote reference"/>
    <w:aliases w:val="Footnote symbol,Footnote Reference Number,Char1,Ref,de nota al pie,16 Point,Superscript 6 Point,Footnote Reference_LVL6,Footnote Reference_LVL61,Footnote Reference_LVL62,Footnote Reference_LVL63,Footnote Reference_LVL64,BVI fnr"/>
    <w:link w:val="ftrefCaracterCaracterCaracter"/>
    <w:uiPriority w:val="99"/>
    <w:qFormat/>
    <w:rsid w:val="00F22E60"/>
    <w:rPr>
      <w:vertAlign w:val="superscript"/>
    </w:rPr>
  </w:style>
  <w:style w:type="paragraph" w:customStyle="1" w:styleId="ftrefCaracterCaracterCaracter">
    <w:name w:val="ftref Caracter Caracter Caracter"/>
    <w:aliases w:val="Footnotes refss Caracter Caracter Caracter,Fussnota Caracter Caracter Caracter,Footnote symbol Caracter Caracter Caracter,Footnote reference number Caracter Caracter Caracter"/>
    <w:basedOn w:val="Normal"/>
    <w:link w:val="Referinnotdesubsol"/>
    <w:uiPriority w:val="99"/>
    <w:rsid w:val="00F22E60"/>
    <w:pPr>
      <w:spacing w:before="120" w:after="160" w:line="240" w:lineRule="exact"/>
    </w:pPr>
    <w:rPr>
      <w:rFonts w:ascii="Times New Roman" w:hAnsi="Times New Roman"/>
      <w:sz w:val="20"/>
      <w:szCs w:val="20"/>
      <w:vertAlign w:val="superscript"/>
      <w:lang w:val="en-US" w:eastAsia="en-US"/>
    </w:rPr>
  </w:style>
  <w:style w:type="paragraph" w:styleId="Titlu">
    <w:name w:val="Title"/>
    <w:basedOn w:val="Normal"/>
    <w:next w:val="Normal"/>
    <w:link w:val="TitluCaracter"/>
    <w:rsid w:val="00F22E60"/>
    <w:pPr>
      <w:keepNext/>
      <w:keepLines/>
      <w:widowControl w:val="0"/>
      <w:spacing w:before="480" w:after="120"/>
      <w:jc w:val="both"/>
    </w:pPr>
    <w:rPr>
      <w:rFonts w:ascii="Calibri" w:eastAsia="Calibri" w:hAnsi="Calibri" w:cs="Calibri"/>
      <w:b/>
      <w:sz w:val="72"/>
      <w:szCs w:val="72"/>
      <w:lang w:val="en-US" w:eastAsia="en-US"/>
    </w:rPr>
  </w:style>
  <w:style w:type="character" w:customStyle="1" w:styleId="TitluCaracter">
    <w:name w:val="Titlu Caracter"/>
    <w:link w:val="Titlu"/>
    <w:rsid w:val="00F22E60"/>
    <w:rPr>
      <w:rFonts w:ascii="Calibri" w:eastAsia="Calibri" w:hAnsi="Calibri" w:cs="Calibri"/>
      <w:b/>
      <w:sz w:val="72"/>
      <w:szCs w:val="72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uiPriority w:val="99"/>
    <w:qFormat/>
    <w:rsid w:val="00F22E60"/>
    <w:pPr>
      <w:spacing w:after="160" w:line="240" w:lineRule="exact"/>
    </w:pPr>
    <w:rPr>
      <w:rFonts w:ascii="Calibri" w:eastAsia="Calibri" w:hAnsi="Calibri"/>
      <w:vertAlign w:val="superscript"/>
      <w:lang w:eastAsia="ro-RO"/>
    </w:rPr>
  </w:style>
  <w:style w:type="paragraph" w:customStyle="1" w:styleId="Default">
    <w:name w:val="Default"/>
    <w:rsid w:val="00EB4B8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5NormalChar">
    <w:name w:val="5 Normal Char"/>
    <w:link w:val="5Normal"/>
    <w:locked/>
    <w:rsid w:val="00EB4B83"/>
    <w:rPr>
      <w:rFonts w:ascii="Verdana" w:hAnsi="Verdana"/>
      <w:spacing w:val="-2"/>
      <w:szCs w:val="24"/>
      <w:lang w:val="en-GB" w:eastAsia="en-GB"/>
    </w:rPr>
  </w:style>
  <w:style w:type="paragraph" w:customStyle="1" w:styleId="5Normal">
    <w:name w:val="5 Normal"/>
    <w:basedOn w:val="Normal"/>
    <w:link w:val="5NormalChar"/>
    <w:qFormat/>
    <w:rsid w:val="00EB4B8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/>
      <w:ind w:right="57"/>
      <w:jc w:val="both"/>
    </w:pPr>
    <w:rPr>
      <w:rFonts w:ascii="Verdana" w:hAnsi="Verdana"/>
      <w:spacing w:val="-2"/>
      <w:sz w:val="20"/>
      <w:lang w:val="en-GB" w:eastAsia="en-GB"/>
    </w:rPr>
  </w:style>
  <w:style w:type="paragraph" w:customStyle="1" w:styleId="CM1">
    <w:name w:val="CM1"/>
    <w:basedOn w:val="Default"/>
    <w:next w:val="Default"/>
    <w:uiPriority w:val="99"/>
    <w:rsid w:val="00EB4B83"/>
    <w:rPr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EB4B83"/>
    <w:rPr>
      <w:color w:val="auto"/>
      <w:lang w:eastAsia="en-US"/>
    </w:rPr>
  </w:style>
  <w:style w:type="character" w:customStyle="1" w:styleId="alb">
    <w:name w:val="a_lb"/>
    <w:basedOn w:val="Fontdeparagrafimplicit"/>
    <w:rsid w:val="00EB4B83"/>
  </w:style>
  <w:style w:type="character" w:customStyle="1" w:styleId="atl">
    <w:name w:val="a_tl"/>
    <w:basedOn w:val="Fontdeparagrafimplicit"/>
    <w:rsid w:val="00EB4B83"/>
  </w:style>
  <w:style w:type="paragraph" w:customStyle="1" w:styleId="CM4">
    <w:name w:val="CM4"/>
    <w:basedOn w:val="Default"/>
    <w:next w:val="Default"/>
    <w:uiPriority w:val="99"/>
    <w:rsid w:val="00EB4B83"/>
    <w:rPr>
      <w:color w:val="auto"/>
      <w:lang w:eastAsia="en-US"/>
    </w:rPr>
  </w:style>
  <w:style w:type="character" w:customStyle="1" w:styleId="MeniuneNerezolvat2">
    <w:name w:val="Mențiune Nerezolvat2"/>
    <w:basedOn w:val="Fontdeparagrafimplicit"/>
    <w:uiPriority w:val="99"/>
    <w:semiHidden/>
    <w:unhideWhenUsed/>
    <w:rsid w:val="002D66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1F0E6-4CF8-4DD8-800B-C20BE1B82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22</TotalTime>
  <Pages>7</Pages>
  <Words>2245</Words>
  <Characters>13724</Characters>
  <Application>Microsoft Office Word</Application>
  <DocSecurity>0</DocSecurity>
  <Lines>114</Lines>
  <Paragraphs>31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15938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Lucian Docea</cp:lastModifiedBy>
  <cp:revision>8</cp:revision>
  <cp:lastPrinted>2023-06-28T10:51:00Z</cp:lastPrinted>
  <dcterms:created xsi:type="dcterms:W3CDTF">2024-11-04T08:02:00Z</dcterms:created>
  <dcterms:modified xsi:type="dcterms:W3CDTF">2025-11-13T14:49:00Z</dcterms:modified>
</cp:coreProperties>
</file>